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E11C9" w14:textId="5972FAAA" w:rsidR="00051938" w:rsidRPr="0004442B" w:rsidRDefault="0000573D" w:rsidP="006C4BB0">
      <w:pPr>
        <w:pStyle w:val="ZRIKopzondernummer"/>
      </w:pPr>
      <w:bookmarkStart w:id="0" w:name="_Toc485732829"/>
      <w:bookmarkStart w:id="1" w:name="_Toc190265501"/>
      <w:r>
        <w:t xml:space="preserve">Bijlage </w:t>
      </w:r>
      <w:r w:rsidR="00AA2381">
        <w:t>3</w:t>
      </w:r>
      <w:r w:rsidR="00051938">
        <w:t>: Model projectgegevens</w:t>
      </w:r>
      <w:bookmarkEnd w:id="0"/>
      <w:bookmarkEnd w:id="1"/>
    </w:p>
    <w:p w14:paraId="24696BCA" w14:textId="77777777" w:rsidR="00DC6278" w:rsidRDefault="00DC6278" w:rsidP="00051938"/>
    <w:p w14:paraId="7339F054" w14:textId="4F12EF0C" w:rsidR="00051938" w:rsidRDefault="00051938" w:rsidP="00051938">
      <w:r>
        <w:t xml:space="preserve">Onderstaand model bevat de </w:t>
      </w:r>
      <w:r w:rsidRPr="00AE79D7">
        <w:t>verplicht</w:t>
      </w:r>
      <w:r>
        <w:t xml:space="preserve"> in te dienen projectgegevens van een te dienen referentie. Gebruik van het model als zodanig is facultatief.</w:t>
      </w:r>
    </w:p>
    <w:p w14:paraId="10C5C393" w14:textId="77777777" w:rsidR="00051938" w:rsidRPr="007C3A40" w:rsidRDefault="00051938" w:rsidP="00051938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7533"/>
      </w:tblGrid>
      <w:tr w:rsidR="00051938" w14:paraId="7AB31E91" w14:textId="77777777" w:rsidTr="0004442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0DEC9807" w14:textId="77777777" w:rsidR="00051938" w:rsidRDefault="00051938" w:rsidP="0004442B">
            <w:r>
              <w:t>Naam project:</w:t>
            </w:r>
          </w:p>
        </w:tc>
        <w:tc>
          <w:tcPr>
            <w:tcW w:w="7533" w:type="dxa"/>
          </w:tcPr>
          <w:p w14:paraId="4890EBCE" w14:textId="77777777" w:rsidR="00051938" w:rsidRDefault="00051938" w:rsidP="0004442B"/>
        </w:tc>
      </w:tr>
      <w:tr w:rsidR="00051938" w14:paraId="75356C5F" w14:textId="77777777" w:rsidTr="0004442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4A88D9F" w14:textId="77777777" w:rsidR="00051938" w:rsidRDefault="00051938" w:rsidP="0004442B">
            <w:r>
              <w:t xml:space="preserve">Plaats project: </w:t>
            </w:r>
          </w:p>
        </w:tc>
        <w:tc>
          <w:tcPr>
            <w:tcW w:w="7533" w:type="dxa"/>
          </w:tcPr>
          <w:p w14:paraId="114DEACD" w14:textId="77777777" w:rsidR="00051938" w:rsidRDefault="00051938" w:rsidP="0004442B"/>
        </w:tc>
      </w:tr>
      <w:tr w:rsidR="00051938" w14:paraId="1C2784F6" w14:textId="77777777" w:rsidTr="0004442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D8B77AB" w14:textId="5557217D" w:rsidR="00051938" w:rsidRDefault="00051938" w:rsidP="0004442B">
            <w:r>
              <w:t>Omvang (</w:t>
            </w:r>
            <w:r w:rsidR="004A3147">
              <w:t>m2 / aantal woningen</w:t>
            </w:r>
            <w:r w:rsidR="00580B4E">
              <w:t xml:space="preserve"> etc.</w:t>
            </w:r>
            <w:r>
              <w:t xml:space="preserve">) </w:t>
            </w:r>
          </w:p>
        </w:tc>
        <w:tc>
          <w:tcPr>
            <w:tcW w:w="7533" w:type="dxa"/>
          </w:tcPr>
          <w:p w14:paraId="0A7A980B" w14:textId="2AD103C6" w:rsidR="00051938" w:rsidRDefault="00051938" w:rsidP="0004442B">
            <w:pPr>
              <w:jc w:val="right"/>
              <w:rPr>
                <w:b/>
              </w:rPr>
            </w:pPr>
            <w:r>
              <w:t>m2</w:t>
            </w:r>
            <w:r w:rsidR="004A3147">
              <w:t xml:space="preserve"> / aantal woningen</w:t>
            </w:r>
            <w:r w:rsidR="00580B4E">
              <w:t xml:space="preserve"> etc.</w:t>
            </w:r>
          </w:p>
        </w:tc>
      </w:tr>
      <w:tr w:rsidR="00051938" w14:paraId="055C850C" w14:textId="77777777" w:rsidTr="0004442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5B5AD8A6" w14:textId="77777777" w:rsidR="00051938" w:rsidRDefault="00051938" w:rsidP="0004442B">
            <w:r>
              <w:t>Ontwerpperiode:</w:t>
            </w:r>
          </w:p>
        </w:tc>
        <w:tc>
          <w:tcPr>
            <w:tcW w:w="7533" w:type="dxa"/>
          </w:tcPr>
          <w:p w14:paraId="47363358" w14:textId="77777777" w:rsidR="00051938" w:rsidRDefault="00051938" w:rsidP="0004442B"/>
        </w:tc>
      </w:tr>
      <w:tr w:rsidR="00051938" w14:paraId="4AED97CF" w14:textId="77777777" w:rsidTr="0004442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968DB2D" w14:textId="77777777" w:rsidR="00051938" w:rsidRDefault="00051938" w:rsidP="0004442B">
            <w:r>
              <w:t>Realisatieperiode:</w:t>
            </w:r>
          </w:p>
        </w:tc>
        <w:tc>
          <w:tcPr>
            <w:tcW w:w="7533" w:type="dxa"/>
          </w:tcPr>
          <w:p w14:paraId="56AD2191" w14:textId="77777777" w:rsidR="00051938" w:rsidRPr="00E62F0C" w:rsidRDefault="00051938" w:rsidP="0004442B">
            <w:pPr>
              <w:rPr>
                <w:i/>
              </w:rPr>
            </w:pPr>
          </w:p>
        </w:tc>
      </w:tr>
      <w:tr w:rsidR="00F26BC6" w14:paraId="468B06F3" w14:textId="77777777" w:rsidTr="0004442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5530548" w14:textId="4B9971E8" w:rsidR="00F26BC6" w:rsidRDefault="00F26BC6" w:rsidP="0004442B">
            <w:r>
              <w:t>Referent</w:t>
            </w:r>
          </w:p>
        </w:tc>
        <w:tc>
          <w:tcPr>
            <w:tcW w:w="7533" w:type="dxa"/>
          </w:tcPr>
          <w:p w14:paraId="7CFE658F" w14:textId="77777777" w:rsidR="00F26BC6" w:rsidRPr="00E62F0C" w:rsidRDefault="00F26BC6" w:rsidP="0004442B">
            <w:pPr>
              <w:rPr>
                <w:i/>
              </w:rPr>
            </w:pPr>
          </w:p>
        </w:tc>
      </w:tr>
      <w:tr w:rsidR="00F26BC6" w14:paraId="17ED2E8C" w14:textId="77777777" w:rsidTr="0004442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A0717F2" w14:textId="04F42833" w:rsidR="00F26BC6" w:rsidRDefault="00F26BC6" w:rsidP="0004442B">
            <w:r>
              <w:t>Contactgegevens referent</w:t>
            </w:r>
          </w:p>
        </w:tc>
        <w:tc>
          <w:tcPr>
            <w:tcW w:w="7533" w:type="dxa"/>
          </w:tcPr>
          <w:p w14:paraId="71ED8CDB" w14:textId="77777777" w:rsidR="00F26BC6" w:rsidRDefault="00F26BC6" w:rsidP="0004442B">
            <w:pPr>
              <w:rPr>
                <w:i/>
              </w:rPr>
            </w:pPr>
          </w:p>
          <w:p w14:paraId="1D2E6534" w14:textId="77777777" w:rsidR="00F26BC6" w:rsidRPr="00E62F0C" w:rsidRDefault="00F26BC6" w:rsidP="0004442B">
            <w:pPr>
              <w:rPr>
                <w:i/>
              </w:rPr>
            </w:pPr>
          </w:p>
        </w:tc>
      </w:tr>
      <w:tr w:rsidR="00051938" w14:paraId="53B8E318" w14:textId="77777777" w:rsidTr="0004442B">
        <w:tc>
          <w:tcPr>
            <w:tcW w:w="9905" w:type="dxa"/>
            <w:gridSpan w:val="2"/>
            <w:tcBorders>
              <w:top w:val="nil"/>
              <w:left w:val="nil"/>
              <w:right w:val="nil"/>
            </w:tcBorders>
          </w:tcPr>
          <w:p w14:paraId="386D7A7E" w14:textId="77777777" w:rsidR="00051938" w:rsidRDefault="00051938" w:rsidP="0004442B"/>
          <w:p w14:paraId="5B011614" w14:textId="77777777" w:rsidR="00051938" w:rsidRDefault="00051938" w:rsidP="0004442B">
            <w:r>
              <w:t>Beknopte beschrijving:</w:t>
            </w:r>
          </w:p>
        </w:tc>
      </w:tr>
      <w:tr w:rsidR="00051938" w14:paraId="1420066F" w14:textId="77777777" w:rsidTr="0004442B">
        <w:tc>
          <w:tcPr>
            <w:tcW w:w="9905" w:type="dxa"/>
            <w:gridSpan w:val="2"/>
          </w:tcPr>
          <w:p w14:paraId="76ECE3C9" w14:textId="77777777" w:rsidR="00051938" w:rsidRDefault="00051938" w:rsidP="0004442B"/>
          <w:p w14:paraId="78EB8E93" w14:textId="77777777" w:rsidR="00051938" w:rsidRDefault="00051938" w:rsidP="0004442B"/>
          <w:p w14:paraId="7FC9A7A4" w14:textId="77777777" w:rsidR="00051938" w:rsidRDefault="00051938" w:rsidP="0004442B"/>
          <w:p w14:paraId="763143B9" w14:textId="77777777" w:rsidR="00051938" w:rsidRDefault="00051938" w:rsidP="0004442B"/>
          <w:p w14:paraId="5B0007DE" w14:textId="77777777" w:rsidR="00051938" w:rsidRDefault="00051938" w:rsidP="0004442B"/>
          <w:p w14:paraId="2B3AACA3" w14:textId="77777777" w:rsidR="00051938" w:rsidRDefault="00051938" w:rsidP="0004442B"/>
          <w:p w14:paraId="04FDACA7" w14:textId="77777777" w:rsidR="00051938" w:rsidRDefault="00051938" w:rsidP="0004442B"/>
          <w:p w14:paraId="12D5486E" w14:textId="77777777" w:rsidR="00051938" w:rsidRDefault="00051938" w:rsidP="0004442B"/>
          <w:p w14:paraId="1B485B8F" w14:textId="77777777" w:rsidR="00051938" w:rsidRDefault="00051938" w:rsidP="0004442B"/>
          <w:p w14:paraId="41ED4E3F" w14:textId="77777777" w:rsidR="00051938" w:rsidRDefault="00051938" w:rsidP="0004442B"/>
          <w:p w14:paraId="47DFA3CC" w14:textId="77777777" w:rsidR="00051938" w:rsidRDefault="00051938" w:rsidP="0004442B"/>
          <w:p w14:paraId="699BABF0" w14:textId="77777777" w:rsidR="00051938" w:rsidRDefault="00051938" w:rsidP="0004442B"/>
        </w:tc>
      </w:tr>
      <w:tr w:rsidR="00051938" w14:paraId="3239105D" w14:textId="77777777" w:rsidTr="0004442B">
        <w:tc>
          <w:tcPr>
            <w:tcW w:w="9905" w:type="dxa"/>
            <w:gridSpan w:val="2"/>
            <w:tcBorders>
              <w:left w:val="nil"/>
              <w:right w:val="nil"/>
            </w:tcBorders>
          </w:tcPr>
          <w:p w14:paraId="2BA3878C" w14:textId="77777777" w:rsidR="00051938" w:rsidRDefault="00051938" w:rsidP="0004442B"/>
          <w:p w14:paraId="3B93DAAE" w14:textId="2ACF1F3B" w:rsidR="00051938" w:rsidRDefault="00051938" w:rsidP="0004442B">
            <w:r>
              <w:t xml:space="preserve">Beschrijving rol </w:t>
            </w:r>
            <w:r w:rsidR="00645E3F">
              <w:t xml:space="preserve">ontwikkelaar </w:t>
            </w:r>
            <w:r>
              <w:t>bij de referentie</w:t>
            </w:r>
            <w:r>
              <w:rPr>
                <w:rStyle w:val="Voetnootmarkering"/>
              </w:rPr>
              <w:footnoteReference w:id="2"/>
            </w:r>
            <w:r>
              <w:t>: (bij uitvoering in combinatie het eigen aandeel)</w:t>
            </w:r>
          </w:p>
        </w:tc>
      </w:tr>
      <w:tr w:rsidR="00051938" w14:paraId="660CA865" w14:textId="77777777" w:rsidTr="0004442B">
        <w:tc>
          <w:tcPr>
            <w:tcW w:w="9905" w:type="dxa"/>
            <w:gridSpan w:val="2"/>
          </w:tcPr>
          <w:p w14:paraId="5235A0BE" w14:textId="77777777" w:rsidR="00051938" w:rsidRDefault="00051938" w:rsidP="0004442B"/>
          <w:p w14:paraId="6E647482" w14:textId="77777777" w:rsidR="00051938" w:rsidRDefault="00051938" w:rsidP="0004442B"/>
          <w:p w14:paraId="1ED6971D" w14:textId="77777777" w:rsidR="00051938" w:rsidRDefault="00051938" w:rsidP="0004442B"/>
          <w:p w14:paraId="296FFEFD" w14:textId="77777777" w:rsidR="00051938" w:rsidRDefault="00051938" w:rsidP="0004442B"/>
          <w:p w14:paraId="48960661" w14:textId="77777777" w:rsidR="00051938" w:rsidRDefault="00051938" w:rsidP="0004442B"/>
          <w:p w14:paraId="3E7F823E" w14:textId="77777777" w:rsidR="00051938" w:rsidRDefault="00051938" w:rsidP="0004442B"/>
          <w:p w14:paraId="3CB4578B" w14:textId="77777777" w:rsidR="00051938" w:rsidRDefault="00051938" w:rsidP="0004442B"/>
          <w:p w14:paraId="6D8F5339" w14:textId="77777777" w:rsidR="00051938" w:rsidRDefault="00051938" w:rsidP="0004442B"/>
          <w:p w14:paraId="2E78A8D8" w14:textId="77777777" w:rsidR="00051938" w:rsidRDefault="00051938" w:rsidP="0004442B"/>
          <w:p w14:paraId="65F2391D" w14:textId="77777777" w:rsidR="00051938" w:rsidRDefault="00051938" w:rsidP="0004442B"/>
          <w:p w14:paraId="1885F4CA" w14:textId="77777777" w:rsidR="00051938" w:rsidRDefault="00051938" w:rsidP="0004442B"/>
        </w:tc>
      </w:tr>
    </w:tbl>
    <w:p w14:paraId="3C626705" w14:textId="77777777" w:rsidR="00596FF9" w:rsidRDefault="00596FF9" w:rsidP="00596FF9">
      <w:pPr>
        <w:spacing w:line="240" w:lineRule="auto"/>
        <w:rPr>
          <w:b/>
          <w:highlight w:val="green"/>
        </w:rPr>
      </w:pPr>
    </w:p>
    <w:sectPr w:rsidR="00596FF9" w:rsidSect="0011027E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449" w:right="851" w:bottom="1130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FEB5C" w14:textId="77777777" w:rsidR="00F6195A" w:rsidRDefault="00F6195A">
      <w:r>
        <w:separator/>
      </w:r>
    </w:p>
  </w:endnote>
  <w:endnote w:type="continuationSeparator" w:id="0">
    <w:p w14:paraId="5A5C897B" w14:textId="77777777" w:rsidR="00F6195A" w:rsidRDefault="00F6195A">
      <w:r>
        <w:continuationSeparator/>
      </w:r>
    </w:p>
  </w:endnote>
  <w:endnote w:type="continuationNotice" w:id="1">
    <w:p w14:paraId="193EEE36" w14:textId="77777777" w:rsidR="00F6195A" w:rsidRDefault="00F6195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14ED8" w14:textId="77777777" w:rsidR="006D3946" w:rsidRDefault="006D3946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7B235E1D" wp14:editId="6553E94F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C7AE5F" w14:textId="723FB541" w:rsidR="006D3946" w:rsidRPr="0023238C" w:rsidRDefault="006D3946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0307D2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235E1D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style="position:absolute;margin-left:564.85pt;margin-top:820pt;width:18.95pt;height:14.15pt;z-index:-25165823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" filled="f" stroked="f">
              <v:textbox inset="0,0,0,0">
                <w:txbxContent>
                  <w:p w14:paraId="5CC7AE5F" w14:textId="723FB541" w:rsidR="006D3946" w:rsidRPr="0023238C" w:rsidRDefault="006D3946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0307D2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989CD" w14:textId="77777777" w:rsidR="006D3946" w:rsidRDefault="006D3946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FEB43FA" wp14:editId="2E751B58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E30554" w14:textId="1A73660E" w:rsidR="006D3946" w:rsidRPr="0023238C" w:rsidRDefault="006D3946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0307D2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EB43FA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style="position:absolute;margin-left:552.85pt;margin-top:808pt;width:18.95pt;height:1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" filled="f" stroked="f">
              <v:textbox inset="0,0,0,0">
                <w:txbxContent>
                  <w:p w14:paraId="0FE30554" w14:textId="1A73660E" w:rsidR="006D3946" w:rsidRPr="0023238C" w:rsidRDefault="006D3946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0307D2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B0278" w14:textId="77777777" w:rsidR="00F6195A" w:rsidRDefault="00F6195A">
      <w:r>
        <w:separator/>
      </w:r>
    </w:p>
  </w:footnote>
  <w:footnote w:type="continuationSeparator" w:id="0">
    <w:p w14:paraId="6706069B" w14:textId="77777777" w:rsidR="00F6195A" w:rsidRDefault="00F6195A">
      <w:r>
        <w:continuationSeparator/>
      </w:r>
    </w:p>
  </w:footnote>
  <w:footnote w:type="continuationNotice" w:id="1">
    <w:p w14:paraId="2622B161" w14:textId="77777777" w:rsidR="00F6195A" w:rsidRDefault="00F6195A">
      <w:pPr>
        <w:spacing w:line="240" w:lineRule="auto"/>
      </w:pPr>
    </w:p>
  </w:footnote>
  <w:footnote w:id="2">
    <w:p w14:paraId="7009D4C5" w14:textId="61C68E81" w:rsidR="006D3946" w:rsidRPr="00DC6278" w:rsidRDefault="006D3946" w:rsidP="00051938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uitvoering referentieproject door </w:t>
      </w:r>
      <w:r w:rsidR="00645E3F" w:rsidRPr="00645E3F">
        <w:rPr>
          <w:sz w:val="16"/>
          <w:szCs w:val="16"/>
        </w:rPr>
        <w:t xml:space="preserve">ontwikkelaar </w:t>
      </w:r>
      <w:r w:rsidRPr="008B565C">
        <w:rPr>
          <w:sz w:val="16"/>
          <w:szCs w:val="16"/>
        </w:rPr>
        <w:t xml:space="preserve">in combinatie met derden: geef de beschrijving van het eigen </w:t>
      </w:r>
      <w:r w:rsidRPr="00DC6278">
        <w:rPr>
          <w:sz w:val="16"/>
          <w:szCs w:val="16"/>
        </w:rPr>
        <w:t xml:space="preserve">aandeel van de </w:t>
      </w:r>
      <w:r w:rsidR="00AC0EA4" w:rsidRPr="00DC6278">
        <w:t xml:space="preserve">ontwikkelaar </w:t>
      </w:r>
      <w:r w:rsidRPr="00DC6278">
        <w:rPr>
          <w:sz w:val="16"/>
          <w:szCs w:val="16"/>
        </w:rPr>
        <w:t>in de combinatie bij de uitvoering van de referentie.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X="1135" w:tblpY="625"/>
      <w:tblOverlap w:val="never"/>
      <w:tblW w:w="1122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869"/>
      <w:gridCol w:w="2868"/>
      <w:gridCol w:w="2868"/>
      <w:gridCol w:w="2622"/>
    </w:tblGrid>
    <w:tr w:rsidR="006D3946" w:rsidRPr="00415DC8" w14:paraId="1BB5E886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A2CA85F" w14:textId="77777777" w:rsidR="006D3946" w:rsidRPr="00415DC8" w:rsidRDefault="006D3946" w:rsidP="003402F9">
          <w:pPr>
            <w:rPr>
              <w:rFonts w:cs="Arial"/>
              <w:b/>
              <w:sz w:val="16"/>
              <w:szCs w:val="14"/>
            </w:rPr>
          </w:pPr>
        </w:p>
      </w:tc>
      <w:tc>
        <w:tcPr>
          <w:tcW w:w="2868" w:type="dxa"/>
          <w:vAlign w:val="bottom"/>
        </w:tcPr>
        <w:p w14:paraId="7E442637" w14:textId="4254355A" w:rsidR="006D3946" w:rsidRPr="00BE6E41" w:rsidRDefault="006D3946" w:rsidP="003402F9">
          <w:pPr>
            <w:rPr>
              <w:rFonts w:cs="Arial"/>
              <w:b/>
              <w:sz w:val="16"/>
              <w:szCs w:val="16"/>
            </w:rPr>
          </w:pPr>
          <w:r w:rsidRPr="00BE6E41">
            <w:rPr>
              <w:b/>
              <w:sz w:val="16"/>
              <w:szCs w:val="16"/>
            </w:rPr>
            <w:fldChar w:fldCharType="begin"/>
          </w:r>
          <w:r w:rsidRPr="00BE6E41">
            <w:rPr>
              <w:b/>
              <w:sz w:val="16"/>
              <w:szCs w:val="16"/>
            </w:rPr>
            <w:instrText xml:space="preserve"> DOCPROPERTY  "ZRI ConceptText"  \* MERGEFORMAT </w:instrText>
          </w:r>
          <w:r w:rsidRPr="00BE6E41">
            <w:rPr>
              <w:b/>
              <w:sz w:val="16"/>
              <w:szCs w:val="16"/>
            </w:rPr>
            <w:fldChar w:fldCharType="end"/>
          </w:r>
        </w:p>
      </w:tc>
      <w:tc>
        <w:tcPr>
          <w:tcW w:w="2868" w:type="dxa"/>
          <w:vAlign w:val="bottom"/>
        </w:tcPr>
        <w:p w14:paraId="177B06CA" w14:textId="77777777" w:rsidR="006D3946" w:rsidRPr="00415DC8" w:rsidRDefault="006D3946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documentcode</w:t>
          </w:r>
        </w:p>
      </w:tc>
      <w:tc>
        <w:tcPr>
          <w:tcW w:w="2622" w:type="dxa"/>
          <w:vAlign w:val="bottom"/>
        </w:tcPr>
        <w:p w14:paraId="65C04221" w14:textId="77777777" w:rsidR="006D3946" w:rsidRPr="00415DC8" w:rsidRDefault="006D3946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pagina</w:t>
          </w:r>
        </w:p>
      </w:tc>
    </w:tr>
    <w:tr w:rsidR="006D3946" w:rsidRPr="00AB57AB" w14:paraId="3CF9ABD3" w14:textId="77777777" w:rsidTr="00C53112">
      <w:trPr>
        <w:trHeight w:hRule="exact" w:val="567"/>
      </w:trPr>
      <w:tc>
        <w:tcPr>
          <w:tcW w:w="2869" w:type="dxa"/>
        </w:tcPr>
        <w:p w14:paraId="2CA60BD0" w14:textId="77777777" w:rsidR="006D3946" w:rsidRPr="000F6A0D" w:rsidRDefault="006D3946" w:rsidP="003402F9"/>
      </w:tc>
      <w:tc>
        <w:tcPr>
          <w:tcW w:w="2868" w:type="dxa"/>
          <w:shd w:val="clear" w:color="auto" w:fill="auto"/>
        </w:tcPr>
        <w:p w14:paraId="791FE7B3" w14:textId="23FAB3DF" w:rsidR="006D3946" w:rsidRPr="002A1984" w:rsidRDefault="006D3946" w:rsidP="003402F9">
          <w:r>
            <w:fldChar w:fldCharType="begin"/>
          </w:r>
          <w:r>
            <w:instrText xml:space="preserve"> DOCPROPERTY  "ZRI Conceptdatum"  \* MERGEFORMAT </w:instrText>
          </w:r>
          <w:r>
            <w:fldChar w:fldCharType="end"/>
          </w:r>
        </w:p>
      </w:tc>
      <w:tc>
        <w:tcPr>
          <w:tcW w:w="2868" w:type="dxa"/>
          <w:shd w:val="clear" w:color="auto" w:fill="auto"/>
        </w:tcPr>
        <w:p w14:paraId="5808C69F" w14:textId="36D91801" w:rsidR="006D3946" w:rsidRPr="002A1984" w:rsidRDefault="000307D2" w:rsidP="003402F9">
          <w:fldSimple w:instr=" DOCPROPERTY  Title  \* MERGEFORMAT ">
            <w:r>
              <w:t>TCL2201R003</w:t>
            </w:r>
          </w:fldSimple>
        </w:p>
      </w:tc>
      <w:tc>
        <w:tcPr>
          <w:tcW w:w="2622" w:type="dxa"/>
        </w:tcPr>
        <w:p w14:paraId="63B8A0B2" w14:textId="7875285A" w:rsidR="006D3946" w:rsidRPr="00AB57AB" w:rsidRDefault="006D3946" w:rsidP="003402F9">
          <w:pPr>
            <w:rPr>
              <w:lang w:val="en-GB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A06037">
            <w:rPr>
              <w:noProof/>
            </w:rPr>
            <w:t>3</w:t>
          </w:r>
          <w:r>
            <w:rPr>
              <w:noProof/>
            </w:rPr>
            <w:fldChar w:fldCharType="end"/>
          </w:r>
          <w:r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 w:rsidR="00A06037">
            <w:rPr>
              <w:noProof/>
            </w:rPr>
            <w:t>17</w:t>
          </w:r>
          <w:r>
            <w:rPr>
              <w:noProof/>
            </w:rPr>
            <w:fldChar w:fldCharType="end"/>
          </w:r>
        </w:p>
      </w:tc>
    </w:tr>
    <w:tr w:rsidR="006D3946" w:rsidRPr="00415DC8" w14:paraId="27CC64CA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1418B5A" w14:textId="77777777" w:rsidR="006D3946" w:rsidRPr="00415DC8" w:rsidRDefault="006D3946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5A8BE365" w14:textId="77777777" w:rsidR="006D3946" w:rsidRPr="00415DC8" w:rsidRDefault="006D3946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439F8284" w14:textId="77777777" w:rsidR="006D3946" w:rsidRPr="00415DC8" w:rsidRDefault="006D3946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rPr>
              <w:rFonts w:cs="Arial"/>
              <w:b/>
              <w:bCs/>
              <w:sz w:val="16"/>
              <w:szCs w:val="16"/>
              <w:lang w:val="en-GB"/>
            </w:rPr>
            <w:t>datum</w:t>
          </w:r>
        </w:p>
      </w:tc>
      <w:tc>
        <w:tcPr>
          <w:tcW w:w="2622" w:type="dxa"/>
        </w:tcPr>
        <w:p w14:paraId="595EE036" w14:textId="77777777" w:rsidR="006D3946" w:rsidRPr="00415DC8" w:rsidRDefault="006D3946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  <w:tr w:rsidR="006D3946" w:rsidRPr="00415DC8" w14:paraId="4AEAB82F" w14:textId="77777777" w:rsidTr="00C53112">
      <w:trPr>
        <w:trHeight w:hRule="exact" w:val="284"/>
      </w:trPr>
      <w:tc>
        <w:tcPr>
          <w:tcW w:w="2869" w:type="dxa"/>
          <w:vAlign w:val="bottom"/>
        </w:tcPr>
        <w:p w14:paraId="674365CF" w14:textId="77777777" w:rsidR="006D3946" w:rsidRPr="00415DC8" w:rsidRDefault="006D3946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1FA59A88" w14:textId="77777777" w:rsidR="006D3946" w:rsidRPr="00415DC8" w:rsidRDefault="006D3946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2F260F33" w14:textId="3E3772EB" w:rsidR="006D3946" w:rsidRDefault="006D3946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fldChar w:fldCharType="begin"/>
          </w:r>
          <w:r>
            <w:instrText xml:space="preserve"> DOCPROPERTY  "ZRI Documentdatum" \@ "dd-MM-yyyy" \* MERGEFORMAT </w:instrText>
          </w:r>
          <w:r>
            <w:fldChar w:fldCharType="separate"/>
          </w:r>
          <w:r w:rsidR="000307D2">
            <w:t>12-02-2025</w:t>
          </w:r>
          <w:r>
            <w:fldChar w:fldCharType="end"/>
          </w:r>
        </w:p>
      </w:tc>
      <w:tc>
        <w:tcPr>
          <w:tcW w:w="2622" w:type="dxa"/>
        </w:tcPr>
        <w:p w14:paraId="6221EF6B" w14:textId="77777777" w:rsidR="006D3946" w:rsidRPr="00415DC8" w:rsidRDefault="006D3946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</w:tbl>
  <w:p w14:paraId="29A8B486" w14:textId="77777777" w:rsidR="006D3946" w:rsidRPr="0018200E" w:rsidRDefault="006D3946" w:rsidP="0018200E">
    <w:pPr>
      <w:pStyle w:val="Ko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08F12C7B" wp14:editId="5DA6DC07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9" name="GEN_LogoPrimary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A7669" w14:textId="77777777" w:rsidR="006D3946" w:rsidRDefault="006D3946">
    <w:pPr>
      <w:pStyle w:val="Koptekst"/>
    </w:pPr>
    <w:r>
      <w:rPr>
        <w:noProof/>
      </w:rPr>
      <w:drawing>
        <wp:anchor distT="0" distB="0" distL="114300" distR="114300" simplePos="0" relativeHeight="251658243" behindDoc="1" locked="0" layoutInCell="1" allowOverlap="1" wp14:anchorId="7249180A" wp14:editId="5F2A63B3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10" name="GEN_LogoFirstP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F3414"/>
    <w:multiLevelType w:val="multilevel"/>
    <w:tmpl w:val="5F26AA94"/>
    <w:numStyleLink w:val="ZRIOpsommingstekens"/>
  </w:abstractNum>
  <w:abstractNum w:abstractNumId="1" w15:restartNumberingAfterBreak="0">
    <w:nsid w:val="06616500"/>
    <w:multiLevelType w:val="multilevel"/>
    <w:tmpl w:val="852ED1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7836F8F"/>
    <w:multiLevelType w:val="multilevel"/>
    <w:tmpl w:val="476C5BB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3" w15:restartNumberingAfterBreak="0">
    <w:nsid w:val="0A82562B"/>
    <w:multiLevelType w:val="multilevel"/>
    <w:tmpl w:val="5F26AA94"/>
    <w:numStyleLink w:val="ZRIOpsommingstekens"/>
  </w:abstractNum>
  <w:abstractNum w:abstractNumId="4" w15:restartNumberingAfterBreak="0">
    <w:nsid w:val="0B5C03E2"/>
    <w:multiLevelType w:val="hybridMultilevel"/>
    <w:tmpl w:val="6CAA33BC"/>
    <w:lvl w:ilvl="0" w:tplc="ABAC6D9E">
      <w:start w:val="1"/>
      <w:numFmt w:val="decimal"/>
      <w:lvlText w:val="%1."/>
      <w:lvlJc w:val="left"/>
      <w:pPr>
        <w:ind w:left="720" w:hanging="360"/>
      </w:pPr>
    </w:lvl>
    <w:lvl w:ilvl="1" w:tplc="9D704E72" w:tentative="1">
      <w:start w:val="1"/>
      <w:numFmt w:val="lowerLetter"/>
      <w:lvlText w:val="%2."/>
      <w:lvlJc w:val="left"/>
      <w:pPr>
        <w:ind w:left="1440" w:hanging="360"/>
      </w:pPr>
    </w:lvl>
    <w:lvl w:ilvl="2" w:tplc="E2E27A34" w:tentative="1">
      <w:start w:val="1"/>
      <w:numFmt w:val="lowerRoman"/>
      <w:lvlText w:val="%3."/>
      <w:lvlJc w:val="right"/>
      <w:pPr>
        <w:ind w:left="2160" w:hanging="180"/>
      </w:pPr>
    </w:lvl>
    <w:lvl w:ilvl="3" w:tplc="96246F1C" w:tentative="1">
      <w:start w:val="1"/>
      <w:numFmt w:val="decimal"/>
      <w:lvlText w:val="%4."/>
      <w:lvlJc w:val="left"/>
      <w:pPr>
        <w:ind w:left="2880" w:hanging="360"/>
      </w:pPr>
    </w:lvl>
    <w:lvl w:ilvl="4" w:tplc="F4CE3CF8" w:tentative="1">
      <w:start w:val="1"/>
      <w:numFmt w:val="lowerLetter"/>
      <w:lvlText w:val="%5."/>
      <w:lvlJc w:val="left"/>
      <w:pPr>
        <w:ind w:left="3600" w:hanging="360"/>
      </w:pPr>
    </w:lvl>
    <w:lvl w:ilvl="5" w:tplc="856E35AA" w:tentative="1">
      <w:start w:val="1"/>
      <w:numFmt w:val="lowerRoman"/>
      <w:lvlText w:val="%6."/>
      <w:lvlJc w:val="right"/>
      <w:pPr>
        <w:ind w:left="4320" w:hanging="180"/>
      </w:pPr>
    </w:lvl>
    <w:lvl w:ilvl="6" w:tplc="2330382A" w:tentative="1">
      <w:start w:val="1"/>
      <w:numFmt w:val="decimal"/>
      <w:lvlText w:val="%7."/>
      <w:lvlJc w:val="left"/>
      <w:pPr>
        <w:ind w:left="5040" w:hanging="360"/>
      </w:pPr>
    </w:lvl>
    <w:lvl w:ilvl="7" w:tplc="F9EC7B30" w:tentative="1">
      <w:start w:val="1"/>
      <w:numFmt w:val="lowerLetter"/>
      <w:lvlText w:val="%8."/>
      <w:lvlJc w:val="left"/>
      <w:pPr>
        <w:ind w:left="5760" w:hanging="360"/>
      </w:pPr>
    </w:lvl>
    <w:lvl w:ilvl="8" w:tplc="6A4EB2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A7273"/>
    <w:multiLevelType w:val="multilevel"/>
    <w:tmpl w:val="5F26AA94"/>
    <w:numStyleLink w:val="ZRIOpsommingstekens"/>
  </w:abstractNum>
  <w:abstractNum w:abstractNumId="6" w15:restartNumberingAfterBreak="0">
    <w:nsid w:val="0D0C45B4"/>
    <w:multiLevelType w:val="multilevel"/>
    <w:tmpl w:val="5F26AA94"/>
    <w:numStyleLink w:val="ZRIOpsommingstekens"/>
  </w:abstractNum>
  <w:abstractNum w:abstractNumId="7" w15:restartNumberingAfterBreak="0">
    <w:nsid w:val="1017014D"/>
    <w:multiLevelType w:val="multilevel"/>
    <w:tmpl w:val="5F26AA94"/>
    <w:numStyleLink w:val="ZRIOpsommingstekens"/>
  </w:abstractNum>
  <w:abstractNum w:abstractNumId="8" w15:restartNumberingAfterBreak="0">
    <w:nsid w:val="10CA367F"/>
    <w:multiLevelType w:val="hybridMultilevel"/>
    <w:tmpl w:val="E8EC539A"/>
    <w:lvl w:ilvl="0" w:tplc="634CF57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44842"/>
    <w:multiLevelType w:val="multilevel"/>
    <w:tmpl w:val="64CA367A"/>
    <w:lvl w:ilvl="0">
      <w:start w:val="1"/>
      <w:numFmt w:val="decimal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1A9757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1" w15:restartNumberingAfterBreak="0">
    <w:nsid w:val="1FE83985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2" w15:restartNumberingAfterBreak="0">
    <w:nsid w:val="21160110"/>
    <w:multiLevelType w:val="multilevel"/>
    <w:tmpl w:val="5F26AA94"/>
    <w:styleLink w:val="ZRIOpsommingstekens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13" w15:restartNumberingAfterBreak="0">
    <w:nsid w:val="211B4F87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4" w15:restartNumberingAfterBreak="0">
    <w:nsid w:val="22D20167"/>
    <w:multiLevelType w:val="multilevel"/>
    <w:tmpl w:val="5F26AA94"/>
    <w:numStyleLink w:val="ZRIOpsommingstekens"/>
  </w:abstractNum>
  <w:abstractNum w:abstractNumId="15" w15:restartNumberingAfterBreak="0">
    <w:nsid w:val="312A4BD1"/>
    <w:multiLevelType w:val="hybridMultilevel"/>
    <w:tmpl w:val="A3C2F3A2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6D71852"/>
    <w:multiLevelType w:val="multilevel"/>
    <w:tmpl w:val="5F26AA94"/>
    <w:numStyleLink w:val="ZRIOpsommingstekens"/>
  </w:abstractNum>
  <w:abstractNum w:abstractNumId="17" w15:restartNumberingAfterBreak="0">
    <w:nsid w:val="386661A7"/>
    <w:multiLevelType w:val="multilevel"/>
    <w:tmpl w:val="5F26AA94"/>
    <w:numStyleLink w:val="ZRIOpsommingstekens"/>
  </w:abstractNum>
  <w:abstractNum w:abstractNumId="18" w15:restartNumberingAfterBreak="0">
    <w:nsid w:val="39912C5B"/>
    <w:multiLevelType w:val="hybridMultilevel"/>
    <w:tmpl w:val="22F2E886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D9163B"/>
    <w:multiLevelType w:val="hybridMultilevel"/>
    <w:tmpl w:val="19845262"/>
    <w:lvl w:ilvl="0" w:tplc="634CF57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EF733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E2E09C4"/>
    <w:multiLevelType w:val="multilevel"/>
    <w:tmpl w:val="5F26AA94"/>
    <w:numStyleLink w:val="ZRIOpsommingstekens"/>
  </w:abstractNum>
  <w:abstractNum w:abstractNumId="22" w15:restartNumberingAfterBreak="0">
    <w:nsid w:val="5441135C"/>
    <w:multiLevelType w:val="multilevel"/>
    <w:tmpl w:val="5F26AA94"/>
    <w:numStyleLink w:val="ZRIOpsommingstekens"/>
  </w:abstractNum>
  <w:abstractNum w:abstractNumId="23" w15:restartNumberingAfterBreak="0">
    <w:nsid w:val="55FD17B5"/>
    <w:multiLevelType w:val="hybridMultilevel"/>
    <w:tmpl w:val="4990B05A"/>
    <w:lvl w:ilvl="0" w:tplc="71EC03DC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6500D8E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5" w15:restartNumberingAfterBreak="0">
    <w:nsid w:val="56C220A6"/>
    <w:multiLevelType w:val="multilevel"/>
    <w:tmpl w:val="5F26AA94"/>
    <w:numStyleLink w:val="ZRIOpsommingstekens"/>
  </w:abstractNum>
  <w:abstractNum w:abstractNumId="26" w15:restartNumberingAfterBreak="0">
    <w:nsid w:val="5C46307A"/>
    <w:multiLevelType w:val="hybridMultilevel"/>
    <w:tmpl w:val="FC7261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D1007D7"/>
    <w:multiLevelType w:val="multilevel"/>
    <w:tmpl w:val="46EE6B6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8" w15:restartNumberingAfterBreak="0">
    <w:nsid w:val="5EA7706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9" w15:restartNumberingAfterBreak="0">
    <w:nsid w:val="62ED6CA8"/>
    <w:multiLevelType w:val="multilevel"/>
    <w:tmpl w:val="5F26AA94"/>
    <w:numStyleLink w:val="ZRIOpsommingstekens"/>
  </w:abstractNum>
  <w:abstractNum w:abstractNumId="30" w15:restartNumberingAfterBreak="0">
    <w:nsid w:val="692C0C76"/>
    <w:multiLevelType w:val="hybridMultilevel"/>
    <w:tmpl w:val="22F2E886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0C4DB7"/>
    <w:multiLevelType w:val="hybridMultilevel"/>
    <w:tmpl w:val="7BB0AAB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172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33" w15:restartNumberingAfterBreak="0">
    <w:nsid w:val="6D12260C"/>
    <w:multiLevelType w:val="multilevel"/>
    <w:tmpl w:val="5F26AA94"/>
    <w:numStyleLink w:val="ZRIOpsommingstekens"/>
  </w:abstractNum>
  <w:abstractNum w:abstractNumId="34" w15:restartNumberingAfterBreak="0">
    <w:nsid w:val="6ED24B89"/>
    <w:multiLevelType w:val="singleLevel"/>
    <w:tmpl w:val="0413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</w:abstractNum>
  <w:abstractNum w:abstractNumId="35" w15:restartNumberingAfterBreak="0">
    <w:nsid w:val="6FB25C94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36" w15:restartNumberingAfterBreak="0">
    <w:nsid w:val="7CFB0D62"/>
    <w:multiLevelType w:val="multilevel"/>
    <w:tmpl w:val="5F26AA94"/>
    <w:numStyleLink w:val="ZRIOpsommingstekens"/>
  </w:abstractNum>
  <w:abstractNum w:abstractNumId="37" w15:restartNumberingAfterBreak="0">
    <w:nsid w:val="7D951CA4"/>
    <w:multiLevelType w:val="singleLevel"/>
    <w:tmpl w:val="1304CC8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38" w15:restartNumberingAfterBreak="0">
    <w:nsid w:val="7EFB3A0C"/>
    <w:multiLevelType w:val="multilevel"/>
    <w:tmpl w:val="5F26AA94"/>
    <w:numStyleLink w:val="ZRIOpsommingstekens"/>
  </w:abstractNum>
  <w:num w:numId="1" w16cid:durableId="2059552416">
    <w:abstractNumId w:val="9"/>
  </w:num>
  <w:num w:numId="2" w16cid:durableId="1544973995">
    <w:abstractNumId w:val="12"/>
  </w:num>
  <w:num w:numId="3" w16cid:durableId="1519470076">
    <w:abstractNumId w:val="9"/>
  </w:num>
  <w:num w:numId="4" w16cid:durableId="1155146946">
    <w:abstractNumId w:val="4"/>
  </w:num>
  <w:num w:numId="5" w16cid:durableId="846286513">
    <w:abstractNumId w:val="10"/>
  </w:num>
  <w:num w:numId="6" w16cid:durableId="95758824">
    <w:abstractNumId w:val="13"/>
  </w:num>
  <w:num w:numId="7" w16cid:durableId="2039699120">
    <w:abstractNumId w:val="35"/>
  </w:num>
  <w:num w:numId="8" w16cid:durableId="1305890026">
    <w:abstractNumId w:val="11"/>
  </w:num>
  <w:num w:numId="9" w16cid:durableId="281301565">
    <w:abstractNumId w:val="28"/>
  </w:num>
  <w:num w:numId="10" w16cid:durableId="715741889">
    <w:abstractNumId w:val="32"/>
  </w:num>
  <w:num w:numId="11" w16cid:durableId="122886937">
    <w:abstractNumId w:val="34"/>
  </w:num>
  <w:num w:numId="12" w16cid:durableId="764351242">
    <w:abstractNumId w:val="36"/>
  </w:num>
  <w:num w:numId="13" w16cid:durableId="1147893150">
    <w:abstractNumId w:val="16"/>
  </w:num>
  <w:num w:numId="14" w16cid:durableId="1073816763">
    <w:abstractNumId w:val="37"/>
  </w:num>
  <w:num w:numId="15" w16cid:durableId="1411196174">
    <w:abstractNumId w:val="2"/>
  </w:num>
  <w:num w:numId="16" w16cid:durableId="920914696">
    <w:abstractNumId w:val="23"/>
  </w:num>
  <w:num w:numId="17" w16cid:durableId="1260331494">
    <w:abstractNumId w:val="3"/>
  </w:num>
  <w:num w:numId="18" w16cid:durableId="1481731296">
    <w:abstractNumId w:val="19"/>
  </w:num>
  <w:num w:numId="19" w16cid:durableId="971713194">
    <w:abstractNumId w:val="8"/>
  </w:num>
  <w:num w:numId="20" w16cid:durableId="1239899280">
    <w:abstractNumId w:val="9"/>
  </w:num>
  <w:num w:numId="21" w16cid:durableId="1292397318">
    <w:abstractNumId w:val="9"/>
  </w:num>
  <w:num w:numId="22" w16cid:durableId="1528521991">
    <w:abstractNumId w:val="9"/>
  </w:num>
  <w:num w:numId="23" w16cid:durableId="249974563">
    <w:abstractNumId w:val="31"/>
  </w:num>
  <w:num w:numId="24" w16cid:durableId="1161000945">
    <w:abstractNumId w:val="21"/>
  </w:num>
  <w:num w:numId="25" w16cid:durableId="1946886215">
    <w:abstractNumId w:val="0"/>
  </w:num>
  <w:num w:numId="26" w16cid:durableId="387194233">
    <w:abstractNumId w:val="7"/>
  </w:num>
  <w:num w:numId="27" w16cid:durableId="1417049673">
    <w:abstractNumId w:val="1"/>
  </w:num>
  <w:num w:numId="28" w16cid:durableId="2132280035">
    <w:abstractNumId w:val="25"/>
  </w:num>
  <w:num w:numId="29" w16cid:durableId="959921022">
    <w:abstractNumId w:val="24"/>
  </w:num>
  <w:num w:numId="30" w16cid:durableId="1236357616">
    <w:abstractNumId w:val="14"/>
  </w:num>
  <w:num w:numId="31" w16cid:durableId="1036077935">
    <w:abstractNumId w:val="33"/>
  </w:num>
  <w:num w:numId="32" w16cid:durableId="292684370">
    <w:abstractNumId w:val="29"/>
  </w:num>
  <w:num w:numId="33" w16cid:durableId="1257592678">
    <w:abstractNumId w:val="26"/>
  </w:num>
  <w:num w:numId="34" w16cid:durableId="603148396">
    <w:abstractNumId w:val="15"/>
  </w:num>
  <w:num w:numId="35" w16cid:durableId="506865565">
    <w:abstractNumId w:val="20"/>
  </w:num>
  <w:num w:numId="36" w16cid:durableId="836458872">
    <w:abstractNumId w:val="27"/>
  </w:num>
  <w:num w:numId="37" w16cid:durableId="1765149669">
    <w:abstractNumId w:val="30"/>
  </w:num>
  <w:num w:numId="38" w16cid:durableId="136383102">
    <w:abstractNumId w:val="18"/>
  </w:num>
  <w:num w:numId="39" w16cid:durableId="312178805">
    <w:abstractNumId w:val="38"/>
  </w:num>
  <w:num w:numId="40" w16cid:durableId="1174341643">
    <w:abstractNumId w:val="17"/>
  </w:num>
  <w:num w:numId="41" w16cid:durableId="738290296">
    <w:abstractNumId w:val="22"/>
  </w:num>
  <w:num w:numId="42" w16cid:durableId="215630682">
    <w:abstractNumId w:val="5"/>
  </w:num>
  <w:num w:numId="43" w16cid:durableId="812333927">
    <w:abstractNumId w:val="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nl-NL" w:vendorID="64" w:dllVersion="6" w:nlCheck="1" w:checkStyle="0"/>
  <w:activeWritingStyle w:appName="MSWord" w:lang="en-GB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283"/>
  <w:drawingGridVerticalSpacing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dres_aan" w:val="Waar"/>
    <w:docVar w:name="Concept_aan" w:val="Onwaar"/>
    <w:docVar w:name="DocDate" w:val="29-6-2017"/>
    <w:docVar w:name="Logo_aan" w:val="Waar"/>
    <w:docVar w:name="ONRI_aan" w:val="Onwaar"/>
  </w:docVars>
  <w:rsids>
    <w:rsidRoot w:val="00596FF9"/>
    <w:rsid w:val="000042DF"/>
    <w:rsid w:val="0000573D"/>
    <w:rsid w:val="000117AF"/>
    <w:rsid w:val="00012E8C"/>
    <w:rsid w:val="00021F86"/>
    <w:rsid w:val="00021FA4"/>
    <w:rsid w:val="00022AB4"/>
    <w:rsid w:val="000248F8"/>
    <w:rsid w:val="000307D2"/>
    <w:rsid w:val="000313B3"/>
    <w:rsid w:val="00033C35"/>
    <w:rsid w:val="000345BF"/>
    <w:rsid w:val="000432B1"/>
    <w:rsid w:val="0004442B"/>
    <w:rsid w:val="000445E9"/>
    <w:rsid w:val="00047D7D"/>
    <w:rsid w:val="00047F1D"/>
    <w:rsid w:val="000507BE"/>
    <w:rsid w:val="00051938"/>
    <w:rsid w:val="00051C01"/>
    <w:rsid w:val="0005645A"/>
    <w:rsid w:val="00064FD4"/>
    <w:rsid w:val="0007059A"/>
    <w:rsid w:val="00071C0D"/>
    <w:rsid w:val="00075E42"/>
    <w:rsid w:val="00084FF1"/>
    <w:rsid w:val="00094A96"/>
    <w:rsid w:val="000A08F9"/>
    <w:rsid w:val="000A0941"/>
    <w:rsid w:val="000A19D8"/>
    <w:rsid w:val="000A6E47"/>
    <w:rsid w:val="000B1267"/>
    <w:rsid w:val="000B2120"/>
    <w:rsid w:val="000C66EF"/>
    <w:rsid w:val="000D0F7F"/>
    <w:rsid w:val="000D5895"/>
    <w:rsid w:val="000E63DA"/>
    <w:rsid w:val="000F0BE3"/>
    <w:rsid w:val="000F20D3"/>
    <w:rsid w:val="000F5663"/>
    <w:rsid w:val="000F6A0D"/>
    <w:rsid w:val="000F6A44"/>
    <w:rsid w:val="000F7932"/>
    <w:rsid w:val="0011027E"/>
    <w:rsid w:val="00111FAB"/>
    <w:rsid w:val="0011453B"/>
    <w:rsid w:val="00115EC1"/>
    <w:rsid w:val="00124339"/>
    <w:rsid w:val="001250FB"/>
    <w:rsid w:val="001312C6"/>
    <w:rsid w:val="00132D43"/>
    <w:rsid w:val="00140D56"/>
    <w:rsid w:val="00141DE3"/>
    <w:rsid w:val="00141EA7"/>
    <w:rsid w:val="00144720"/>
    <w:rsid w:val="001455DB"/>
    <w:rsid w:val="0014577C"/>
    <w:rsid w:val="00147F70"/>
    <w:rsid w:val="00151072"/>
    <w:rsid w:val="00152F40"/>
    <w:rsid w:val="00154F5C"/>
    <w:rsid w:val="0016214A"/>
    <w:rsid w:val="00162B6A"/>
    <w:rsid w:val="001675D8"/>
    <w:rsid w:val="00170680"/>
    <w:rsid w:val="001732C5"/>
    <w:rsid w:val="0017335D"/>
    <w:rsid w:val="00173890"/>
    <w:rsid w:val="00173968"/>
    <w:rsid w:val="00174064"/>
    <w:rsid w:val="001818B3"/>
    <w:rsid w:val="0018200E"/>
    <w:rsid w:val="00193C74"/>
    <w:rsid w:val="00195409"/>
    <w:rsid w:val="0019737B"/>
    <w:rsid w:val="001A130F"/>
    <w:rsid w:val="001A14C4"/>
    <w:rsid w:val="001A1E55"/>
    <w:rsid w:val="001A5CB6"/>
    <w:rsid w:val="001A716C"/>
    <w:rsid w:val="001A77BA"/>
    <w:rsid w:val="001B1B59"/>
    <w:rsid w:val="001B28C8"/>
    <w:rsid w:val="001B2EB8"/>
    <w:rsid w:val="001B357F"/>
    <w:rsid w:val="001B4D18"/>
    <w:rsid w:val="001C0A3F"/>
    <w:rsid w:val="001C0EBB"/>
    <w:rsid w:val="001C0F93"/>
    <w:rsid w:val="001C13B0"/>
    <w:rsid w:val="001C7986"/>
    <w:rsid w:val="001D0D8C"/>
    <w:rsid w:val="001D6842"/>
    <w:rsid w:val="001D7D94"/>
    <w:rsid w:val="001F5A00"/>
    <w:rsid w:val="001F77D1"/>
    <w:rsid w:val="00214E19"/>
    <w:rsid w:val="00215FD4"/>
    <w:rsid w:val="00217471"/>
    <w:rsid w:val="00222A3E"/>
    <w:rsid w:val="002232F7"/>
    <w:rsid w:val="0023238C"/>
    <w:rsid w:val="00234667"/>
    <w:rsid w:val="00234FD6"/>
    <w:rsid w:val="002366E8"/>
    <w:rsid w:val="00236FAF"/>
    <w:rsid w:val="00237E41"/>
    <w:rsid w:val="002412B7"/>
    <w:rsid w:val="00244EEF"/>
    <w:rsid w:val="00246A9E"/>
    <w:rsid w:val="00253A46"/>
    <w:rsid w:val="00253AE1"/>
    <w:rsid w:val="0025663C"/>
    <w:rsid w:val="0026094D"/>
    <w:rsid w:val="00262A43"/>
    <w:rsid w:val="00262CEA"/>
    <w:rsid w:val="00272979"/>
    <w:rsid w:val="00274800"/>
    <w:rsid w:val="00276768"/>
    <w:rsid w:val="00277BC3"/>
    <w:rsid w:val="00284D0E"/>
    <w:rsid w:val="00287C7B"/>
    <w:rsid w:val="00292BEA"/>
    <w:rsid w:val="002A0E65"/>
    <w:rsid w:val="002A13D1"/>
    <w:rsid w:val="002A347B"/>
    <w:rsid w:val="002A75DB"/>
    <w:rsid w:val="002B2976"/>
    <w:rsid w:val="002B6F47"/>
    <w:rsid w:val="002C05F1"/>
    <w:rsid w:val="002C0ACF"/>
    <w:rsid w:val="002C241E"/>
    <w:rsid w:val="002C5F2A"/>
    <w:rsid w:val="002D08B8"/>
    <w:rsid w:val="002D2503"/>
    <w:rsid w:val="002E0FE6"/>
    <w:rsid w:val="002E19A0"/>
    <w:rsid w:val="002E1D7D"/>
    <w:rsid w:val="002E6D3F"/>
    <w:rsid w:val="002F13D9"/>
    <w:rsid w:val="002F1816"/>
    <w:rsid w:val="002F294D"/>
    <w:rsid w:val="002F71EE"/>
    <w:rsid w:val="002F7D60"/>
    <w:rsid w:val="00302B40"/>
    <w:rsid w:val="00303EEE"/>
    <w:rsid w:val="00306F1D"/>
    <w:rsid w:val="0031563A"/>
    <w:rsid w:val="00315B5C"/>
    <w:rsid w:val="00320464"/>
    <w:rsid w:val="00322593"/>
    <w:rsid w:val="00326044"/>
    <w:rsid w:val="00327020"/>
    <w:rsid w:val="00332C58"/>
    <w:rsid w:val="003334E1"/>
    <w:rsid w:val="003402F9"/>
    <w:rsid w:val="0034044E"/>
    <w:rsid w:val="0034738B"/>
    <w:rsid w:val="003473BE"/>
    <w:rsid w:val="0034791A"/>
    <w:rsid w:val="0035234C"/>
    <w:rsid w:val="003557F8"/>
    <w:rsid w:val="003618C5"/>
    <w:rsid w:val="00361B87"/>
    <w:rsid w:val="00365390"/>
    <w:rsid w:val="00371974"/>
    <w:rsid w:val="00377A86"/>
    <w:rsid w:val="00382CE5"/>
    <w:rsid w:val="00385113"/>
    <w:rsid w:val="00392646"/>
    <w:rsid w:val="003937EC"/>
    <w:rsid w:val="003A0D88"/>
    <w:rsid w:val="003A2618"/>
    <w:rsid w:val="003A2940"/>
    <w:rsid w:val="003A36AA"/>
    <w:rsid w:val="003A4034"/>
    <w:rsid w:val="003A5210"/>
    <w:rsid w:val="003A522E"/>
    <w:rsid w:val="003A5ED3"/>
    <w:rsid w:val="003A6FC2"/>
    <w:rsid w:val="003B0BDE"/>
    <w:rsid w:val="003B4D55"/>
    <w:rsid w:val="003C05CD"/>
    <w:rsid w:val="003C156F"/>
    <w:rsid w:val="003C344E"/>
    <w:rsid w:val="003D08F0"/>
    <w:rsid w:val="003E1894"/>
    <w:rsid w:val="003F1AE9"/>
    <w:rsid w:val="003F3294"/>
    <w:rsid w:val="003F3E6C"/>
    <w:rsid w:val="003F67EB"/>
    <w:rsid w:val="003F6A9F"/>
    <w:rsid w:val="004011F2"/>
    <w:rsid w:val="00401E46"/>
    <w:rsid w:val="0040562B"/>
    <w:rsid w:val="004058FB"/>
    <w:rsid w:val="0040715E"/>
    <w:rsid w:val="00410BE0"/>
    <w:rsid w:val="004126F8"/>
    <w:rsid w:val="00415DC8"/>
    <w:rsid w:val="0042084F"/>
    <w:rsid w:val="00425223"/>
    <w:rsid w:val="00425260"/>
    <w:rsid w:val="0042760B"/>
    <w:rsid w:val="00430435"/>
    <w:rsid w:val="00435A18"/>
    <w:rsid w:val="00453B8D"/>
    <w:rsid w:val="00456F9D"/>
    <w:rsid w:val="0046509D"/>
    <w:rsid w:val="00472ED7"/>
    <w:rsid w:val="0047536F"/>
    <w:rsid w:val="004851C6"/>
    <w:rsid w:val="00486F7B"/>
    <w:rsid w:val="00490730"/>
    <w:rsid w:val="0049360B"/>
    <w:rsid w:val="004976DF"/>
    <w:rsid w:val="004A02BA"/>
    <w:rsid w:val="004A0526"/>
    <w:rsid w:val="004A2FB4"/>
    <w:rsid w:val="004A3147"/>
    <w:rsid w:val="004B579B"/>
    <w:rsid w:val="004B5AC1"/>
    <w:rsid w:val="004B715D"/>
    <w:rsid w:val="004B72AF"/>
    <w:rsid w:val="004C03F7"/>
    <w:rsid w:val="004C27F1"/>
    <w:rsid w:val="004C4D2B"/>
    <w:rsid w:val="004C5B6C"/>
    <w:rsid w:val="004C60C2"/>
    <w:rsid w:val="004D54C7"/>
    <w:rsid w:val="004D7A00"/>
    <w:rsid w:val="004E047B"/>
    <w:rsid w:val="004E1F92"/>
    <w:rsid w:val="004E4CCF"/>
    <w:rsid w:val="004E64BD"/>
    <w:rsid w:val="004F08BD"/>
    <w:rsid w:val="004F0A7E"/>
    <w:rsid w:val="004F1166"/>
    <w:rsid w:val="004F65CF"/>
    <w:rsid w:val="004F7B1D"/>
    <w:rsid w:val="00500930"/>
    <w:rsid w:val="0050263E"/>
    <w:rsid w:val="00506CC9"/>
    <w:rsid w:val="00507A71"/>
    <w:rsid w:val="00514A37"/>
    <w:rsid w:val="00515D34"/>
    <w:rsid w:val="00524BDA"/>
    <w:rsid w:val="0052742C"/>
    <w:rsid w:val="00530485"/>
    <w:rsid w:val="00531011"/>
    <w:rsid w:val="00532398"/>
    <w:rsid w:val="00533989"/>
    <w:rsid w:val="005342BC"/>
    <w:rsid w:val="00535F28"/>
    <w:rsid w:val="005415CE"/>
    <w:rsid w:val="00544E17"/>
    <w:rsid w:val="00547745"/>
    <w:rsid w:val="00547C31"/>
    <w:rsid w:val="00552668"/>
    <w:rsid w:val="0055379D"/>
    <w:rsid w:val="00560E93"/>
    <w:rsid w:val="00565497"/>
    <w:rsid w:val="00565512"/>
    <w:rsid w:val="00570CB5"/>
    <w:rsid w:val="00571C0C"/>
    <w:rsid w:val="0057672D"/>
    <w:rsid w:val="00580B4E"/>
    <w:rsid w:val="0058303E"/>
    <w:rsid w:val="00586566"/>
    <w:rsid w:val="00590532"/>
    <w:rsid w:val="0059565A"/>
    <w:rsid w:val="00595886"/>
    <w:rsid w:val="00596FF9"/>
    <w:rsid w:val="005A2C9B"/>
    <w:rsid w:val="005A5469"/>
    <w:rsid w:val="005A6066"/>
    <w:rsid w:val="005B0174"/>
    <w:rsid w:val="005B5DCE"/>
    <w:rsid w:val="005C1C7A"/>
    <w:rsid w:val="005C2464"/>
    <w:rsid w:val="005C4BF5"/>
    <w:rsid w:val="005C5409"/>
    <w:rsid w:val="005C674D"/>
    <w:rsid w:val="005C6C41"/>
    <w:rsid w:val="005C78C0"/>
    <w:rsid w:val="005D4402"/>
    <w:rsid w:val="005E1325"/>
    <w:rsid w:val="005E1B2A"/>
    <w:rsid w:val="005E7C41"/>
    <w:rsid w:val="005F1F5C"/>
    <w:rsid w:val="005F1FE3"/>
    <w:rsid w:val="005F4235"/>
    <w:rsid w:val="00601D2C"/>
    <w:rsid w:val="00602F82"/>
    <w:rsid w:val="00605636"/>
    <w:rsid w:val="00605A40"/>
    <w:rsid w:val="006072DC"/>
    <w:rsid w:val="0061292F"/>
    <w:rsid w:val="006162D5"/>
    <w:rsid w:val="00617DEE"/>
    <w:rsid w:val="00623342"/>
    <w:rsid w:val="00623FC4"/>
    <w:rsid w:val="00633B08"/>
    <w:rsid w:val="00633E85"/>
    <w:rsid w:val="00634FAE"/>
    <w:rsid w:val="00640287"/>
    <w:rsid w:val="006447EB"/>
    <w:rsid w:val="00644D72"/>
    <w:rsid w:val="00645E3F"/>
    <w:rsid w:val="00653591"/>
    <w:rsid w:val="006554C2"/>
    <w:rsid w:val="00655C4B"/>
    <w:rsid w:val="006578A6"/>
    <w:rsid w:val="0066072B"/>
    <w:rsid w:val="00660D15"/>
    <w:rsid w:val="00662126"/>
    <w:rsid w:val="0066262D"/>
    <w:rsid w:val="00665720"/>
    <w:rsid w:val="00670EE4"/>
    <w:rsid w:val="0067187C"/>
    <w:rsid w:val="0067566B"/>
    <w:rsid w:val="00687AB2"/>
    <w:rsid w:val="006948D6"/>
    <w:rsid w:val="00696A3A"/>
    <w:rsid w:val="006A1580"/>
    <w:rsid w:val="006C3700"/>
    <w:rsid w:val="006C4BB0"/>
    <w:rsid w:val="006C7421"/>
    <w:rsid w:val="006D2050"/>
    <w:rsid w:val="006D3946"/>
    <w:rsid w:val="006D426F"/>
    <w:rsid w:val="006D65DF"/>
    <w:rsid w:val="006D72FD"/>
    <w:rsid w:val="006E0023"/>
    <w:rsid w:val="006E3F7A"/>
    <w:rsid w:val="006E741A"/>
    <w:rsid w:val="006F0E44"/>
    <w:rsid w:val="006F173B"/>
    <w:rsid w:val="006F3F6A"/>
    <w:rsid w:val="006F433B"/>
    <w:rsid w:val="006F43AD"/>
    <w:rsid w:val="0070556E"/>
    <w:rsid w:val="00707A44"/>
    <w:rsid w:val="0071022F"/>
    <w:rsid w:val="00711DF2"/>
    <w:rsid w:val="00721DE7"/>
    <w:rsid w:val="007230CC"/>
    <w:rsid w:val="00732DEE"/>
    <w:rsid w:val="00732EAC"/>
    <w:rsid w:val="007344DA"/>
    <w:rsid w:val="00740E79"/>
    <w:rsid w:val="00742D9D"/>
    <w:rsid w:val="00743651"/>
    <w:rsid w:val="007470A4"/>
    <w:rsid w:val="00747495"/>
    <w:rsid w:val="00750218"/>
    <w:rsid w:val="007514FA"/>
    <w:rsid w:val="007536D5"/>
    <w:rsid w:val="007557CA"/>
    <w:rsid w:val="00760379"/>
    <w:rsid w:val="00760F85"/>
    <w:rsid w:val="00766388"/>
    <w:rsid w:val="00766A87"/>
    <w:rsid w:val="00767492"/>
    <w:rsid w:val="00771EE3"/>
    <w:rsid w:val="007734E1"/>
    <w:rsid w:val="00783247"/>
    <w:rsid w:val="00784256"/>
    <w:rsid w:val="00792726"/>
    <w:rsid w:val="00793437"/>
    <w:rsid w:val="00793650"/>
    <w:rsid w:val="007A05A8"/>
    <w:rsid w:val="007A0864"/>
    <w:rsid w:val="007A5864"/>
    <w:rsid w:val="007A624A"/>
    <w:rsid w:val="007B1C98"/>
    <w:rsid w:val="007B4276"/>
    <w:rsid w:val="007B4F52"/>
    <w:rsid w:val="007B6A5D"/>
    <w:rsid w:val="007B6D9A"/>
    <w:rsid w:val="007B7B8B"/>
    <w:rsid w:val="007C0951"/>
    <w:rsid w:val="007C1129"/>
    <w:rsid w:val="007C1818"/>
    <w:rsid w:val="007C76D5"/>
    <w:rsid w:val="007D1BAD"/>
    <w:rsid w:val="007D6705"/>
    <w:rsid w:val="007E0BAB"/>
    <w:rsid w:val="007E1262"/>
    <w:rsid w:val="007E4865"/>
    <w:rsid w:val="00804AAE"/>
    <w:rsid w:val="00812B35"/>
    <w:rsid w:val="008147CA"/>
    <w:rsid w:val="00817061"/>
    <w:rsid w:val="00817D97"/>
    <w:rsid w:val="0082028D"/>
    <w:rsid w:val="0082376F"/>
    <w:rsid w:val="0082414F"/>
    <w:rsid w:val="0082439E"/>
    <w:rsid w:val="0082732A"/>
    <w:rsid w:val="008349B4"/>
    <w:rsid w:val="00835511"/>
    <w:rsid w:val="0083620B"/>
    <w:rsid w:val="00842098"/>
    <w:rsid w:val="00843C49"/>
    <w:rsid w:val="0084467E"/>
    <w:rsid w:val="00845340"/>
    <w:rsid w:val="008460E3"/>
    <w:rsid w:val="0084671D"/>
    <w:rsid w:val="00851BFE"/>
    <w:rsid w:val="00853E17"/>
    <w:rsid w:val="00854223"/>
    <w:rsid w:val="008565EF"/>
    <w:rsid w:val="00857B00"/>
    <w:rsid w:val="00864034"/>
    <w:rsid w:val="00866262"/>
    <w:rsid w:val="00870D80"/>
    <w:rsid w:val="008803DE"/>
    <w:rsid w:val="0088195A"/>
    <w:rsid w:val="00882857"/>
    <w:rsid w:val="008844CE"/>
    <w:rsid w:val="0089289E"/>
    <w:rsid w:val="00895D7E"/>
    <w:rsid w:val="0089745A"/>
    <w:rsid w:val="008A06FD"/>
    <w:rsid w:val="008A12F9"/>
    <w:rsid w:val="008A197A"/>
    <w:rsid w:val="008A1D8B"/>
    <w:rsid w:val="008A48E1"/>
    <w:rsid w:val="008A4DF3"/>
    <w:rsid w:val="008B014C"/>
    <w:rsid w:val="008B0966"/>
    <w:rsid w:val="008B1CE2"/>
    <w:rsid w:val="008C4238"/>
    <w:rsid w:val="008D054C"/>
    <w:rsid w:val="008D073F"/>
    <w:rsid w:val="008D30BA"/>
    <w:rsid w:val="008D4620"/>
    <w:rsid w:val="008D4CA2"/>
    <w:rsid w:val="008E4602"/>
    <w:rsid w:val="008E48B9"/>
    <w:rsid w:val="008E647B"/>
    <w:rsid w:val="008F145F"/>
    <w:rsid w:val="008F1F52"/>
    <w:rsid w:val="008F32F1"/>
    <w:rsid w:val="008F704F"/>
    <w:rsid w:val="00903682"/>
    <w:rsid w:val="00903F6D"/>
    <w:rsid w:val="009070FD"/>
    <w:rsid w:val="00912109"/>
    <w:rsid w:val="00912E20"/>
    <w:rsid w:val="009135EA"/>
    <w:rsid w:val="00914A18"/>
    <w:rsid w:val="00920D95"/>
    <w:rsid w:val="00921BF2"/>
    <w:rsid w:val="009227A5"/>
    <w:rsid w:val="00927B25"/>
    <w:rsid w:val="0093109D"/>
    <w:rsid w:val="00937A93"/>
    <w:rsid w:val="00944025"/>
    <w:rsid w:val="00945A7C"/>
    <w:rsid w:val="00953081"/>
    <w:rsid w:val="00956D9F"/>
    <w:rsid w:val="00956F33"/>
    <w:rsid w:val="00956FBF"/>
    <w:rsid w:val="00961397"/>
    <w:rsid w:val="00967641"/>
    <w:rsid w:val="00976AD5"/>
    <w:rsid w:val="00977A7D"/>
    <w:rsid w:val="00987B33"/>
    <w:rsid w:val="00997BDD"/>
    <w:rsid w:val="009A0982"/>
    <w:rsid w:val="009A47C4"/>
    <w:rsid w:val="009A6AD8"/>
    <w:rsid w:val="009C133F"/>
    <w:rsid w:val="009C1386"/>
    <w:rsid w:val="009C4792"/>
    <w:rsid w:val="009C6B4A"/>
    <w:rsid w:val="009D3F56"/>
    <w:rsid w:val="009E1AB2"/>
    <w:rsid w:val="009E21A9"/>
    <w:rsid w:val="009E34CC"/>
    <w:rsid w:val="009E3753"/>
    <w:rsid w:val="009E3D5D"/>
    <w:rsid w:val="009E6BC7"/>
    <w:rsid w:val="009F22F7"/>
    <w:rsid w:val="009F24F7"/>
    <w:rsid w:val="009F2982"/>
    <w:rsid w:val="009F3725"/>
    <w:rsid w:val="00A02F02"/>
    <w:rsid w:val="00A04CCD"/>
    <w:rsid w:val="00A05570"/>
    <w:rsid w:val="00A06037"/>
    <w:rsid w:val="00A10DF5"/>
    <w:rsid w:val="00A116ED"/>
    <w:rsid w:val="00A117BE"/>
    <w:rsid w:val="00A14172"/>
    <w:rsid w:val="00A21499"/>
    <w:rsid w:val="00A23F54"/>
    <w:rsid w:val="00A26B8F"/>
    <w:rsid w:val="00A26B9A"/>
    <w:rsid w:val="00A303DF"/>
    <w:rsid w:val="00A32E16"/>
    <w:rsid w:val="00A33C7A"/>
    <w:rsid w:val="00A34A62"/>
    <w:rsid w:val="00A3542C"/>
    <w:rsid w:val="00A35892"/>
    <w:rsid w:val="00A35FBE"/>
    <w:rsid w:val="00A479D3"/>
    <w:rsid w:val="00A50AA3"/>
    <w:rsid w:val="00A50D0A"/>
    <w:rsid w:val="00A553E7"/>
    <w:rsid w:val="00A63DE0"/>
    <w:rsid w:val="00A65114"/>
    <w:rsid w:val="00A66448"/>
    <w:rsid w:val="00A676FB"/>
    <w:rsid w:val="00A717BD"/>
    <w:rsid w:val="00A76A5F"/>
    <w:rsid w:val="00A80401"/>
    <w:rsid w:val="00A80A1C"/>
    <w:rsid w:val="00A83368"/>
    <w:rsid w:val="00A84CA2"/>
    <w:rsid w:val="00A87D5D"/>
    <w:rsid w:val="00A91F04"/>
    <w:rsid w:val="00A94096"/>
    <w:rsid w:val="00A940DA"/>
    <w:rsid w:val="00A9643B"/>
    <w:rsid w:val="00AA0C61"/>
    <w:rsid w:val="00AA2381"/>
    <w:rsid w:val="00AB050B"/>
    <w:rsid w:val="00AB0758"/>
    <w:rsid w:val="00AB0F4A"/>
    <w:rsid w:val="00AB17EE"/>
    <w:rsid w:val="00AB4160"/>
    <w:rsid w:val="00AB71D9"/>
    <w:rsid w:val="00AC0A48"/>
    <w:rsid w:val="00AC0EA4"/>
    <w:rsid w:val="00AC7D50"/>
    <w:rsid w:val="00AD4A7B"/>
    <w:rsid w:val="00AE0854"/>
    <w:rsid w:val="00AE1432"/>
    <w:rsid w:val="00AE1C05"/>
    <w:rsid w:val="00AE2B3C"/>
    <w:rsid w:val="00AE2C58"/>
    <w:rsid w:val="00AE3688"/>
    <w:rsid w:val="00AE4737"/>
    <w:rsid w:val="00AE79D7"/>
    <w:rsid w:val="00AF573F"/>
    <w:rsid w:val="00AF73CD"/>
    <w:rsid w:val="00AF77B2"/>
    <w:rsid w:val="00AF796A"/>
    <w:rsid w:val="00B040B9"/>
    <w:rsid w:val="00B05382"/>
    <w:rsid w:val="00B1558C"/>
    <w:rsid w:val="00B16612"/>
    <w:rsid w:val="00B17BB9"/>
    <w:rsid w:val="00B17FCD"/>
    <w:rsid w:val="00B20EEC"/>
    <w:rsid w:val="00B25CD5"/>
    <w:rsid w:val="00B359A2"/>
    <w:rsid w:val="00B3710C"/>
    <w:rsid w:val="00B37DD2"/>
    <w:rsid w:val="00B41FBA"/>
    <w:rsid w:val="00B43AF7"/>
    <w:rsid w:val="00B4521D"/>
    <w:rsid w:val="00B453D9"/>
    <w:rsid w:val="00B468E5"/>
    <w:rsid w:val="00B47F1D"/>
    <w:rsid w:val="00B50391"/>
    <w:rsid w:val="00B541B1"/>
    <w:rsid w:val="00B5765D"/>
    <w:rsid w:val="00B6083B"/>
    <w:rsid w:val="00B6646B"/>
    <w:rsid w:val="00B6647D"/>
    <w:rsid w:val="00B67AE1"/>
    <w:rsid w:val="00B70528"/>
    <w:rsid w:val="00B7240E"/>
    <w:rsid w:val="00B72E43"/>
    <w:rsid w:val="00B7304B"/>
    <w:rsid w:val="00B75176"/>
    <w:rsid w:val="00B75F41"/>
    <w:rsid w:val="00B807FB"/>
    <w:rsid w:val="00B8233A"/>
    <w:rsid w:val="00B827B4"/>
    <w:rsid w:val="00B86E10"/>
    <w:rsid w:val="00B87FB8"/>
    <w:rsid w:val="00B90F42"/>
    <w:rsid w:val="00B91E11"/>
    <w:rsid w:val="00B943E3"/>
    <w:rsid w:val="00BA0C49"/>
    <w:rsid w:val="00BA65B6"/>
    <w:rsid w:val="00BB1F88"/>
    <w:rsid w:val="00BB3FCD"/>
    <w:rsid w:val="00BB4AD3"/>
    <w:rsid w:val="00BB68BA"/>
    <w:rsid w:val="00BC1D9D"/>
    <w:rsid w:val="00BC4DBE"/>
    <w:rsid w:val="00BD0A81"/>
    <w:rsid w:val="00BE0030"/>
    <w:rsid w:val="00BE21C4"/>
    <w:rsid w:val="00BE46AD"/>
    <w:rsid w:val="00BE6E41"/>
    <w:rsid w:val="00BF357B"/>
    <w:rsid w:val="00C028DA"/>
    <w:rsid w:val="00C1092B"/>
    <w:rsid w:val="00C11E77"/>
    <w:rsid w:val="00C1362A"/>
    <w:rsid w:val="00C15DED"/>
    <w:rsid w:val="00C17DC4"/>
    <w:rsid w:val="00C204D3"/>
    <w:rsid w:val="00C2374D"/>
    <w:rsid w:val="00C26D07"/>
    <w:rsid w:val="00C2743C"/>
    <w:rsid w:val="00C3578C"/>
    <w:rsid w:val="00C377AD"/>
    <w:rsid w:val="00C41555"/>
    <w:rsid w:val="00C4165D"/>
    <w:rsid w:val="00C445B0"/>
    <w:rsid w:val="00C45F6F"/>
    <w:rsid w:val="00C50A3A"/>
    <w:rsid w:val="00C5150B"/>
    <w:rsid w:val="00C53112"/>
    <w:rsid w:val="00C53D2E"/>
    <w:rsid w:val="00C60A0F"/>
    <w:rsid w:val="00C65894"/>
    <w:rsid w:val="00C67777"/>
    <w:rsid w:val="00C71250"/>
    <w:rsid w:val="00C72192"/>
    <w:rsid w:val="00C72B5F"/>
    <w:rsid w:val="00C72CA6"/>
    <w:rsid w:val="00C74E0C"/>
    <w:rsid w:val="00C8184A"/>
    <w:rsid w:val="00C87639"/>
    <w:rsid w:val="00C91B4D"/>
    <w:rsid w:val="00C93E9B"/>
    <w:rsid w:val="00C943BD"/>
    <w:rsid w:val="00CA158E"/>
    <w:rsid w:val="00CA5D64"/>
    <w:rsid w:val="00CB1792"/>
    <w:rsid w:val="00CC04A2"/>
    <w:rsid w:val="00CC0839"/>
    <w:rsid w:val="00CC220A"/>
    <w:rsid w:val="00CD6768"/>
    <w:rsid w:val="00CD6802"/>
    <w:rsid w:val="00CE009C"/>
    <w:rsid w:val="00CF21C7"/>
    <w:rsid w:val="00CF4C8A"/>
    <w:rsid w:val="00D01A29"/>
    <w:rsid w:val="00D10AAF"/>
    <w:rsid w:val="00D13A2F"/>
    <w:rsid w:val="00D2120C"/>
    <w:rsid w:val="00D21D06"/>
    <w:rsid w:val="00D31209"/>
    <w:rsid w:val="00D3291A"/>
    <w:rsid w:val="00D34C38"/>
    <w:rsid w:val="00D40F87"/>
    <w:rsid w:val="00D4743E"/>
    <w:rsid w:val="00D50867"/>
    <w:rsid w:val="00D51B08"/>
    <w:rsid w:val="00D52F0B"/>
    <w:rsid w:val="00D63182"/>
    <w:rsid w:val="00D70CE8"/>
    <w:rsid w:val="00D72675"/>
    <w:rsid w:val="00D73325"/>
    <w:rsid w:val="00D763D8"/>
    <w:rsid w:val="00D93833"/>
    <w:rsid w:val="00DA6225"/>
    <w:rsid w:val="00DB12FC"/>
    <w:rsid w:val="00DB159A"/>
    <w:rsid w:val="00DB6876"/>
    <w:rsid w:val="00DC316E"/>
    <w:rsid w:val="00DC3DAA"/>
    <w:rsid w:val="00DC6075"/>
    <w:rsid w:val="00DC6278"/>
    <w:rsid w:val="00DC7D72"/>
    <w:rsid w:val="00DD55E6"/>
    <w:rsid w:val="00DD59EF"/>
    <w:rsid w:val="00DE18D4"/>
    <w:rsid w:val="00DF0899"/>
    <w:rsid w:val="00DF15AD"/>
    <w:rsid w:val="00DF63DF"/>
    <w:rsid w:val="00DF712C"/>
    <w:rsid w:val="00DF79A8"/>
    <w:rsid w:val="00DF7A75"/>
    <w:rsid w:val="00E00A4A"/>
    <w:rsid w:val="00E02D66"/>
    <w:rsid w:val="00E04B8E"/>
    <w:rsid w:val="00E066C9"/>
    <w:rsid w:val="00E11775"/>
    <w:rsid w:val="00E13983"/>
    <w:rsid w:val="00E1507E"/>
    <w:rsid w:val="00E20F82"/>
    <w:rsid w:val="00E21250"/>
    <w:rsid w:val="00E22A8C"/>
    <w:rsid w:val="00E24E59"/>
    <w:rsid w:val="00E26351"/>
    <w:rsid w:val="00E31A71"/>
    <w:rsid w:val="00E33AB4"/>
    <w:rsid w:val="00E35138"/>
    <w:rsid w:val="00E37097"/>
    <w:rsid w:val="00E44327"/>
    <w:rsid w:val="00E44554"/>
    <w:rsid w:val="00E449EC"/>
    <w:rsid w:val="00E4585D"/>
    <w:rsid w:val="00E475D9"/>
    <w:rsid w:val="00E512D6"/>
    <w:rsid w:val="00E54092"/>
    <w:rsid w:val="00E57544"/>
    <w:rsid w:val="00E6211F"/>
    <w:rsid w:val="00E63D18"/>
    <w:rsid w:val="00E67ADA"/>
    <w:rsid w:val="00E72C8D"/>
    <w:rsid w:val="00E752A0"/>
    <w:rsid w:val="00E761BF"/>
    <w:rsid w:val="00E80DC0"/>
    <w:rsid w:val="00E83107"/>
    <w:rsid w:val="00E8657D"/>
    <w:rsid w:val="00E9363B"/>
    <w:rsid w:val="00E93CB7"/>
    <w:rsid w:val="00E97568"/>
    <w:rsid w:val="00EA14A0"/>
    <w:rsid w:val="00EA3625"/>
    <w:rsid w:val="00EA4854"/>
    <w:rsid w:val="00EA4BF5"/>
    <w:rsid w:val="00EB4816"/>
    <w:rsid w:val="00EB6955"/>
    <w:rsid w:val="00EB6B2E"/>
    <w:rsid w:val="00EB7558"/>
    <w:rsid w:val="00ED12DE"/>
    <w:rsid w:val="00ED15D3"/>
    <w:rsid w:val="00ED214D"/>
    <w:rsid w:val="00ED5858"/>
    <w:rsid w:val="00ED5C85"/>
    <w:rsid w:val="00EE1105"/>
    <w:rsid w:val="00EE1B46"/>
    <w:rsid w:val="00EE272D"/>
    <w:rsid w:val="00EE2C12"/>
    <w:rsid w:val="00EE3041"/>
    <w:rsid w:val="00EE3E4D"/>
    <w:rsid w:val="00EF1C5A"/>
    <w:rsid w:val="00EF1F37"/>
    <w:rsid w:val="00EF2F12"/>
    <w:rsid w:val="00EF3510"/>
    <w:rsid w:val="00F06CC7"/>
    <w:rsid w:val="00F079CD"/>
    <w:rsid w:val="00F1709E"/>
    <w:rsid w:val="00F171C8"/>
    <w:rsid w:val="00F17C89"/>
    <w:rsid w:val="00F227A0"/>
    <w:rsid w:val="00F23519"/>
    <w:rsid w:val="00F26BC6"/>
    <w:rsid w:val="00F27F7C"/>
    <w:rsid w:val="00F3079F"/>
    <w:rsid w:val="00F3211A"/>
    <w:rsid w:val="00F36831"/>
    <w:rsid w:val="00F419CB"/>
    <w:rsid w:val="00F44AF1"/>
    <w:rsid w:val="00F5118F"/>
    <w:rsid w:val="00F51CBF"/>
    <w:rsid w:val="00F53087"/>
    <w:rsid w:val="00F53612"/>
    <w:rsid w:val="00F541C3"/>
    <w:rsid w:val="00F54B4C"/>
    <w:rsid w:val="00F54D5C"/>
    <w:rsid w:val="00F6195A"/>
    <w:rsid w:val="00F67225"/>
    <w:rsid w:val="00F732C2"/>
    <w:rsid w:val="00F76F04"/>
    <w:rsid w:val="00F8485F"/>
    <w:rsid w:val="00F85C55"/>
    <w:rsid w:val="00F87F81"/>
    <w:rsid w:val="00F908F5"/>
    <w:rsid w:val="00F96279"/>
    <w:rsid w:val="00F97B28"/>
    <w:rsid w:val="00FA6EFD"/>
    <w:rsid w:val="00FB0B15"/>
    <w:rsid w:val="00FB17CF"/>
    <w:rsid w:val="00FB53A5"/>
    <w:rsid w:val="00FB6E3B"/>
    <w:rsid w:val="00FD26AA"/>
    <w:rsid w:val="00FD3FD2"/>
    <w:rsid w:val="00FD5341"/>
    <w:rsid w:val="00FE06A7"/>
    <w:rsid w:val="00FE588E"/>
    <w:rsid w:val="00FF0CE4"/>
    <w:rsid w:val="00FF220D"/>
    <w:rsid w:val="00FF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021DA6"/>
  <w15:docId w15:val="{56EE9896-773F-427B-A36F-8D5BA9A80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C344E"/>
    <w:pPr>
      <w:spacing w:line="284" w:lineRule="atLeast"/>
    </w:pPr>
    <w:rPr>
      <w:rFonts w:ascii="Arial" w:hAnsi="Arial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2C05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C05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2C05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rsid w:val="006F0E44"/>
    <w:pPr>
      <w:tabs>
        <w:tab w:val="center" w:pos="4536"/>
        <w:tab w:val="right" w:pos="9072"/>
      </w:tabs>
    </w:pPr>
  </w:style>
  <w:style w:type="table" w:customStyle="1" w:styleId="ZRitabel">
    <w:name w:val="_ZRi tabel"/>
    <w:basedOn w:val="Standaardtabel"/>
    <w:rsid w:val="00C3578C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  <w:tblCellMar>
        <w:left w:w="0" w:type="dxa"/>
        <w:right w:w="0" w:type="dxa"/>
      </w:tblCellMar>
    </w:tblPr>
    <w:tblStylePr w:type="firstRow">
      <w:rPr>
        <w:rFonts w:ascii="Arial" w:hAnsi="Arial"/>
        <w:b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table" w:styleId="Tabelraster">
    <w:name w:val="Table Grid"/>
    <w:basedOn w:val="Standaardtabel"/>
    <w:rsid w:val="003A522E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RIKop">
    <w:name w:val="_ZRI Kop"/>
    <w:basedOn w:val="Standaard"/>
    <w:next w:val="Standaard"/>
    <w:uiPriority w:val="99"/>
    <w:qFormat/>
    <w:rsid w:val="001B357F"/>
    <w:p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uiPriority w:val="99"/>
    <w:qFormat/>
    <w:rsid w:val="00BE6E41"/>
    <w:pPr>
      <w:outlineLvl w:val="1"/>
    </w:pPr>
    <w:rPr>
      <w:b/>
    </w:rPr>
  </w:style>
  <w:style w:type="paragraph" w:customStyle="1" w:styleId="ZRISubkop">
    <w:name w:val="_ZRI Subkop"/>
    <w:basedOn w:val="Standaard"/>
    <w:next w:val="Standaard"/>
    <w:uiPriority w:val="99"/>
    <w:qFormat/>
    <w:rsid w:val="00721DE7"/>
    <w:pPr>
      <w:outlineLvl w:val="2"/>
    </w:pPr>
    <w:rPr>
      <w:b/>
    </w:rPr>
  </w:style>
  <w:style w:type="paragraph" w:styleId="Inhopg1">
    <w:name w:val="toc 1"/>
    <w:basedOn w:val="Standaard"/>
    <w:next w:val="Standaard"/>
    <w:autoRedefine/>
    <w:uiPriority w:val="39"/>
    <w:rsid w:val="00687AB2"/>
    <w:pPr>
      <w:tabs>
        <w:tab w:val="left" w:pos="567"/>
        <w:tab w:val="left" w:pos="5727"/>
      </w:tabs>
      <w:spacing w:before="284"/>
    </w:pPr>
  </w:style>
  <w:style w:type="paragraph" w:styleId="Inhopg2">
    <w:name w:val="toc 2"/>
    <w:basedOn w:val="Standaard"/>
    <w:next w:val="Standaard"/>
    <w:autoRedefine/>
    <w:uiPriority w:val="39"/>
    <w:rsid w:val="00047D7D"/>
    <w:pPr>
      <w:tabs>
        <w:tab w:val="left" w:pos="567"/>
        <w:tab w:val="left" w:pos="5727"/>
      </w:tabs>
    </w:pPr>
  </w:style>
  <w:style w:type="paragraph" w:styleId="Inhopg3">
    <w:name w:val="toc 3"/>
    <w:basedOn w:val="Standaard"/>
    <w:next w:val="Standaard"/>
    <w:autoRedefine/>
    <w:semiHidden/>
    <w:rsid w:val="00842098"/>
    <w:pPr>
      <w:tabs>
        <w:tab w:val="left" w:pos="567"/>
        <w:tab w:val="right" w:pos="5103"/>
      </w:tabs>
    </w:pPr>
  </w:style>
  <w:style w:type="character" w:styleId="Hyperlink">
    <w:name w:val="Hyperlink"/>
    <w:basedOn w:val="Standaardalinea-lettertype"/>
    <w:uiPriority w:val="99"/>
    <w:unhideWhenUsed/>
    <w:rsid w:val="00F419CB"/>
    <w:rPr>
      <w:color w:val="0000FF"/>
      <w:u w:val="single"/>
    </w:rPr>
  </w:style>
  <w:style w:type="paragraph" w:styleId="Koptekst">
    <w:name w:val="header"/>
    <w:basedOn w:val="Standaard"/>
    <w:rsid w:val="005C2464"/>
    <w:pPr>
      <w:tabs>
        <w:tab w:val="center" w:pos="4536"/>
        <w:tab w:val="right" w:pos="9072"/>
      </w:tabs>
    </w:pPr>
  </w:style>
  <w:style w:type="paragraph" w:customStyle="1" w:styleId="ISO">
    <w:name w:val="ISO"/>
    <w:basedOn w:val="Standaard"/>
    <w:rsid w:val="00F419CB"/>
    <w:pPr>
      <w:spacing w:line="240" w:lineRule="auto"/>
    </w:pPr>
    <w:rPr>
      <w:rFonts w:eastAsia="Calibri"/>
      <w:b/>
      <w:sz w:val="12"/>
      <w:szCs w:val="12"/>
      <w:lang w:eastAsia="en-US"/>
    </w:rPr>
  </w:style>
  <w:style w:type="paragraph" w:customStyle="1" w:styleId="ZRIKopzondernummer">
    <w:name w:val="_ZRI Kop zonder nummer"/>
    <w:basedOn w:val="ZRIKop"/>
    <w:next w:val="Standaard"/>
    <w:qFormat/>
    <w:rsid w:val="00721DE7"/>
  </w:style>
  <w:style w:type="paragraph" w:styleId="Ballontekst">
    <w:name w:val="Balloon Text"/>
    <w:basedOn w:val="Standaard"/>
    <w:semiHidden/>
    <w:rsid w:val="004126F8"/>
    <w:rPr>
      <w:rFonts w:ascii="Tahoma" w:hAnsi="Tahoma" w:cs="Tahoma"/>
      <w:sz w:val="16"/>
      <w:szCs w:val="16"/>
    </w:rPr>
  </w:style>
  <w:style w:type="paragraph" w:customStyle="1" w:styleId="ZRISubkopzondernummers">
    <w:name w:val="_ZRI Subkop zonder nummers"/>
    <w:basedOn w:val="ZRIKop"/>
    <w:next w:val="ZRIKopzondernummer"/>
    <w:qFormat/>
    <w:rsid w:val="00721DE7"/>
  </w:style>
  <w:style w:type="numbering" w:customStyle="1" w:styleId="ZRIOpsommingstekens">
    <w:name w:val="ZRI Opsommingstekens"/>
    <w:basedOn w:val="Geenlijst"/>
    <w:rsid w:val="00793437"/>
    <w:pPr>
      <w:numPr>
        <w:numId w:val="2"/>
      </w:numPr>
    </w:pPr>
  </w:style>
  <w:style w:type="paragraph" w:customStyle="1" w:styleId="ZRISubkopbodytekst">
    <w:name w:val="_ZRI Subkop bodytekst"/>
    <w:basedOn w:val="Standaard"/>
    <w:next w:val="Standaard"/>
    <w:qFormat/>
    <w:rsid w:val="00075E42"/>
    <w:pPr>
      <w:ind w:left="567"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F67EB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F67EB"/>
    <w:rPr>
      <w:rFonts w:ascii="Arial" w:hAnsi="Arial"/>
      <w:sz w:val="18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B8233A"/>
    <w:rPr>
      <w:vertAlign w:val="superscript"/>
    </w:rPr>
  </w:style>
  <w:style w:type="table" w:customStyle="1" w:styleId="ZRINeutraal">
    <w:name w:val="_ZRI_Neutraal"/>
    <w:basedOn w:val="Standaardtabel"/>
    <w:uiPriority w:val="99"/>
    <w:qFormat/>
    <w:rsid w:val="00721DE7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</w:tblPr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292BE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292BE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292BEA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92BE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92BEA"/>
    <w:rPr>
      <w:rFonts w:ascii="Arial" w:hAnsi="Arial"/>
      <w:b/>
      <w:bCs/>
    </w:rPr>
  </w:style>
  <w:style w:type="character" w:styleId="Tekstvantijdelijkeaanduiding">
    <w:name w:val="Placeholder Text"/>
    <w:basedOn w:val="Standaardalinea-lettertype"/>
    <w:uiPriority w:val="99"/>
    <w:semiHidden/>
    <w:rsid w:val="00F3211A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2C05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C05F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2C05F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Geenafstand">
    <w:name w:val="No Spacing"/>
    <w:uiPriority w:val="1"/>
    <w:qFormat/>
    <w:rsid w:val="00596FF9"/>
    <w:rPr>
      <w:rFonts w:ascii="Arial" w:hAnsi="Arial"/>
      <w:sz w:val="18"/>
      <w:szCs w:val="24"/>
    </w:rPr>
  </w:style>
  <w:style w:type="paragraph" w:styleId="Lijstalinea">
    <w:name w:val="List Paragraph"/>
    <w:aliases w:val="Configuration Code,List Paragraph1,Kop 2 Blauw RIJK"/>
    <w:basedOn w:val="Standaard"/>
    <w:link w:val="LijstalineaChar"/>
    <w:uiPriority w:val="34"/>
    <w:qFormat/>
    <w:rsid w:val="00596FF9"/>
    <w:pPr>
      <w:ind w:left="720"/>
      <w:contextualSpacing/>
    </w:pPr>
  </w:style>
  <w:style w:type="paragraph" w:customStyle="1" w:styleId="Default">
    <w:name w:val="Default"/>
    <w:rsid w:val="00596F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GevolgdeHyperlink">
    <w:name w:val="FollowedHyperlink"/>
    <w:basedOn w:val="Standaardalinea-lettertype"/>
    <w:uiPriority w:val="99"/>
    <w:semiHidden/>
    <w:unhideWhenUsed/>
    <w:rsid w:val="00596FF9"/>
    <w:rPr>
      <w:color w:val="800080" w:themeColor="followedHyperlink"/>
      <w:u w:val="single"/>
    </w:rPr>
  </w:style>
  <w:style w:type="table" w:styleId="Rastertabel1licht-Accent1">
    <w:name w:val="Grid Table 1 Light Accent 1"/>
    <w:basedOn w:val="Standaardtabel"/>
    <w:uiPriority w:val="46"/>
    <w:rsid w:val="00F171C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rsid w:val="00F96279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e">
    <w:name w:val="Revision"/>
    <w:hidden/>
    <w:uiPriority w:val="99"/>
    <w:semiHidden/>
    <w:rsid w:val="00AB71D9"/>
    <w:rPr>
      <w:rFonts w:ascii="Arial" w:hAnsi="Arial"/>
      <w:sz w:val="18"/>
      <w:szCs w:val="24"/>
    </w:rPr>
  </w:style>
  <w:style w:type="character" w:customStyle="1" w:styleId="LijstalineaChar">
    <w:name w:val="Lijstalinea Char"/>
    <w:aliases w:val="Configuration Code Char,List Paragraph1 Char,Kop 2 Blauw RIJK Char"/>
    <w:link w:val="Lijstalinea"/>
    <w:uiPriority w:val="34"/>
    <w:locked/>
    <w:rsid w:val="001B28C8"/>
    <w:rPr>
      <w:rFonts w:ascii="Arial" w:hAnsi="Arial"/>
      <w:sz w:val="18"/>
      <w:szCs w:val="24"/>
    </w:rPr>
  </w:style>
  <w:style w:type="paragraph" w:customStyle="1" w:styleId="RIJK4-Tekst">
    <w:name w:val="RIJK 4 - Tekst"/>
    <w:basedOn w:val="Standaard"/>
    <w:link w:val="RIJK4-TekstChar"/>
    <w:qFormat/>
    <w:rsid w:val="001B28C8"/>
    <w:pPr>
      <w:numPr>
        <w:ilvl w:val="1"/>
      </w:numPr>
      <w:spacing w:line="276" w:lineRule="auto"/>
    </w:pPr>
    <w:rPr>
      <w:rFonts w:ascii="Verdana" w:eastAsiaTheme="minorEastAsia" w:hAnsi="Verdana" w:cstheme="minorBidi"/>
      <w:color w:val="000000" w:themeColor="text1"/>
      <w:sz w:val="20"/>
      <w:szCs w:val="22"/>
      <w:lang w:eastAsia="en-US"/>
    </w:rPr>
  </w:style>
  <w:style w:type="character" w:customStyle="1" w:styleId="RIJK4-TekstChar">
    <w:name w:val="RIJK 4 - Tekst Char"/>
    <w:basedOn w:val="Standaardalinea-lettertype"/>
    <w:link w:val="RIJK4-Tekst"/>
    <w:rsid w:val="001B28C8"/>
    <w:rPr>
      <w:rFonts w:ascii="Verdana" w:eastAsiaTheme="minorEastAsia" w:hAnsi="Verdana" w:cstheme="minorBidi"/>
      <w:color w:val="000000" w:themeColor="text1"/>
      <w:szCs w:val="22"/>
      <w:lang w:eastAsia="en-US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C60A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8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Huisstijl\Templates\ZRI%20Huisstijlrapport2016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54170E5633240B8798DD00425EE59" ma:contentTypeVersion="4" ma:contentTypeDescription="Een nieuw document maken." ma:contentTypeScope="" ma:versionID="b31397b161d81099caeb0ff9a7b801e8">
  <xsd:schema xmlns:xsd="http://www.w3.org/2001/XMLSchema" xmlns:xs="http://www.w3.org/2001/XMLSchema" xmlns:p="http://schemas.microsoft.com/office/2006/metadata/properties" xmlns:ns2="0cefaa1a-6dd5-49bc-aba3-e980da6d4704" targetNamespace="http://schemas.microsoft.com/office/2006/metadata/properties" ma:root="true" ma:fieldsID="385be3be7bafeb05306ccc1414d08775" ns2:_="">
    <xsd:import namespace="0cefaa1a-6dd5-49bc-aba3-e980da6d47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faa1a-6dd5-49bc-aba3-e980da6d47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B4B46-6ACF-477C-9E13-D159F2EFB9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D67ED6-D6E3-4E43-84BA-A0C844FF78B7}"/>
</file>

<file path=customXml/itemProps3.xml><?xml version="1.0" encoding="utf-8"?>
<ds:datastoreItem xmlns:ds="http://schemas.openxmlformats.org/officeDocument/2006/customXml" ds:itemID="{F3247C09-B1E8-42BD-B749-605774A877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001EDC6-C3BA-480C-A471-E9169B8A5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ZRI Huisstijlrapport2016</Template>
  <TotalTime>11</TotalTime>
  <Pages>1</Pages>
  <Words>62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TCL2201R003</vt:lpstr>
    </vt:vector>
  </TitlesOfParts>
  <Manager/>
  <Company>van Zanten Raadgevende ingenieurs bv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TCL2201R003</dc:title>
  <dc:subject>TCL2201</dc:subject>
  <dc:creator>CM Noteboom</dc:creator>
  <cp:keywords/>
  <dc:description>R003</dc:description>
  <cp:lastModifiedBy>Chantal Noteboom</cp:lastModifiedBy>
  <cp:revision>9</cp:revision>
  <cp:lastPrinted>2025-02-12T14:25:00Z</cp:lastPrinted>
  <dcterms:created xsi:type="dcterms:W3CDTF">2025-02-12T14:11:00Z</dcterms:created>
  <dcterms:modified xsi:type="dcterms:W3CDTF">2025-02-13T21:12:00Z</dcterms:modified>
  <cp:category>v1.00 W10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RI ConceptDatum">
    <vt:lpwstr/>
  </property>
  <property fmtid="{D5CDD505-2E9C-101B-9397-08002B2CF9AE}" pid="3" name="ContentTypeId">
    <vt:lpwstr>0x01010008154170E5633240B8798DD00425EE59</vt:lpwstr>
  </property>
  <property fmtid="{D5CDD505-2E9C-101B-9397-08002B2CF9AE}" pid="4" name="Order">
    <vt:r8>38400</vt:r8>
  </property>
  <property fmtid="{D5CDD505-2E9C-101B-9397-08002B2CF9AE}" pid="5" name="ZRI Documentdatum">
    <vt:lpwstr>12-02-2025</vt:lpwstr>
  </property>
  <property fmtid="{D5CDD505-2E9C-101B-9397-08002B2CF9AE}" pid="6" name="ZRI ConceptText">
    <vt:lpwstr/>
  </property>
</Properties>
</file>